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1B6" w:rsidRPr="002258C6" w:rsidRDefault="00BF61B6" w:rsidP="008E657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258C6">
        <w:rPr>
          <w:rFonts w:ascii="Times New Roman" w:hAnsi="Times New Roman" w:cs="Times New Roman"/>
          <w:sz w:val="24"/>
          <w:szCs w:val="24"/>
        </w:rPr>
        <w:t>МИНИСТЕРСТВО ОБРАЗОВАНИЯ, НАУКИ И МОЛОДЁЖНОЙ ПОЛИТИКИ</w:t>
      </w:r>
    </w:p>
    <w:p w:rsidR="00BF61B6" w:rsidRPr="00E45F66" w:rsidRDefault="00BF61B6" w:rsidP="008E657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258C6">
        <w:rPr>
          <w:rFonts w:ascii="Times New Roman" w:hAnsi="Times New Roman" w:cs="Times New Roman"/>
          <w:sz w:val="24"/>
          <w:szCs w:val="24"/>
        </w:rPr>
        <w:t>ЗАБАЙКАЛЬСКОГО КРАЯ</w:t>
      </w:r>
    </w:p>
    <w:p w:rsidR="00BF61B6" w:rsidRPr="00E45F66" w:rsidRDefault="00BF61B6" w:rsidP="008E657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F61B6" w:rsidRPr="008E6572" w:rsidRDefault="00BF61B6" w:rsidP="008E657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258C6">
        <w:rPr>
          <w:rFonts w:ascii="Times New Roman" w:hAnsi="Times New Roman" w:cs="Times New Roman"/>
          <w:sz w:val="24"/>
          <w:szCs w:val="24"/>
        </w:rPr>
        <w:t>Государственное профессиональное  образовательное учреждение</w:t>
      </w:r>
    </w:p>
    <w:p w:rsidR="00BF61B6" w:rsidRPr="008E6572" w:rsidRDefault="00BF61B6" w:rsidP="008E657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F61B6" w:rsidRPr="002258C6" w:rsidRDefault="00BF61B6" w:rsidP="008E657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258C6">
        <w:rPr>
          <w:rFonts w:ascii="Times New Roman" w:hAnsi="Times New Roman" w:cs="Times New Roman"/>
          <w:sz w:val="24"/>
          <w:szCs w:val="24"/>
        </w:rPr>
        <w:t>«Забайкальский государственный колледж»</w:t>
      </w:r>
    </w:p>
    <w:p w:rsidR="00BF61B6" w:rsidRDefault="00BF61B6" w:rsidP="008E6572">
      <w:pPr>
        <w:spacing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</w:p>
    <w:p w:rsidR="00BF61B6" w:rsidRDefault="00BF61B6" w:rsidP="008E6572">
      <w:pPr>
        <w:spacing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</w:p>
    <w:p w:rsidR="00BF61B6" w:rsidRDefault="00BF61B6" w:rsidP="008E6572">
      <w:pPr>
        <w:spacing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</w:p>
    <w:p w:rsidR="00BF61B6" w:rsidRDefault="00BF61B6" w:rsidP="008E6572">
      <w:pPr>
        <w:spacing w:after="0" w:line="240" w:lineRule="auto"/>
        <w:ind w:left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УТВЕРЖДАЮ</w:t>
      </w:r>
    </w:p>
    <w:p w:rsidR="00BF61B6" w:rsidRDefault="00BF61B6" w:rsidP="008E6572">
      <w:pPr>
        <w:spacing w:after="0" w:line="240" w:lineRule="auto"/>
        <w:ind w:left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директора по УР</w:t>
      </w:r>
    </w:p>
    <w:p w:rsidR="00BF61B6" w:rsidRDefault="00BF61B6" w:rsidP="008E6572">
      <w:pPr>
        <w:spacing w:after="0" w:line="240" w:lineRule="auto"/>
        <w:ind w:left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___________И. М. Ястребова</w:t>
      </w:r>
    </w:p>
    <w:p w:rsidR="00BF61B6" w:rsidRDefault="00BF61B6" w:rsidP="008E6572">
      <w:pPr>
        <w:spacing w:after="0" w:line="240" w:lineRule="auto"/>
        <w:ind w:left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«_____»_____________2019г</w:t>
      </w:r>
    </w:p>
    <w:p w:rsidR="00BF61B6" w:rsidRDefault="00BF61B6" w:rsidP="008E6572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</w:p>
    <w:p w:rsidR="00BF61B6" w:rsidRDefault="00BF61B6" w:rsidP="008E657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61B6" w:rsidRDefault="00BF61B6" w:rsidP="008E6572">
      <w:pPr>
        <w:spacing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</w:p>
    <w:p w:rsidR="00BF61B6" w:rsidRPr="008E6572" w:rsidRDefault="00BF61B6" w:rsidP="008E657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44"/>
          <w:szCs w:val="44"/>
        </w:rPr>
      </w:pPr>
      <w:r w:rsidRPr="008E6572">
        <w:rPr>
          <w:rFonts w:ascii="Times New Roman" w:hAnsi="Times New Roman" w:cs="Times New Roman"/>
          <w:b/>
          <w:bCs/>
          <w:sz w:val="44"/>
          <w:szCs w:val="44"/>
        </w:rPr>
        <w:t xml:space="preserve">ПРОГРАММА </w:t>
      </w:r>
      <w:r>
        <w:rPr>
          <w:rFonts w:ascii="Times New Roman" w:hAnsi="Times New Roman" w:cs="Times New Roman"/>
          <w:b/>
          <w:bCs/>
          <w:sz w:val="44"/>
          <w:szCs w:val="44"/>
        </w:rPr>
        <w:t>УЧЕБНОЙ ДИСЦИПЛИНЫ</w:t>
      </w:r>
    </w:p>
    <w:p w:rsidR="00BF61B6" w:rsidRDefault="00BF61B6" w:rsidP="008E6572">
      <w:pPr>
        <w:spacing w:after="0" w:line="240" w:lineRule="auto"/>
        <w:ind w:left="708"/>
        <w:jc w:val="center"/>
        <w:rPr>
          <w:rFonts w:ascii="Times New Roman" w:hAnsi="Times New Roman" w:cs="Times New Roman"/>
          <w:sz w:val="36"/>
          <w:szCs w:val="36"/>
          <w:u w:val="single"/>
        </w:rPr>
      </w:pPr>
      <w:r w:rsidRPr="005A1A97">
        <w:rPr>
          <w:rFonts w:ascii="Times New Roman" w:hAnsi="Times New Roman" w:cs="Times New Roman"/>
          <w:sz w:val="36"/>
          <w:szCs w:val="36"/>
          <w:u w:val="single"/>
        </w:rPr>
        <w:t>ЭКОЛОГИЧЕСКИЕ ОСНОВЫ ПРИРОДОПОЛЬЗОВАНИЯ</w:t>
      </w:r>
    </w:p>
    <w:p w:rsidR="00BF61B6" w:rsidRPr="008E6572" w:rsidRDefault="00BF61B6" w:rsidP="008E6572">
      <w:pPr>
        <w:spacing w:after="0" w:line="240" w:lineRule="auto"/>
        <w:rPr>
          <w:rFonts w:ascii="Times New Roman" w:hAnsi="Times New Roman" w:cs="Times New Roman"/>
          <w:sz w:val="36"/>
          <w:szCs w:val="36"/>
          <w:u w:val="single"/>
        </w:rPr>
      </w:pPr>
      <w:r>
        <w:rPr>
          <w:rFonts w:ascii="Times New Roman" w:hAnsi="Times New Roman" w:cs="Times New Roman"/>
          <w:sz w:val="32"/>
          <w:szCs w:val="32"/>
        </w:rPr>
        <w:t>Д</w:t>
      </w:r>
      <w:r w:rsidRPr="005A1A97">
        <w:rPr>
          <w:rFonts w:ascii="Times New Roman" w:hAnsi="Times New Roman" w:cs="Times New Roman"/>
          <w:sz w:val="32"/>
          <w:szCs w:val="32"/>
        </w:rPr>
        <w:t>ля специальности: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5A1A97">
        <w:rPr>
          <w:rFonts w:ascii="Times New Roman" w:hAnsi="Times New Roman" w:cs="Times New Roman"/>
          <w:sz w:val="28"/>
          <w:szCs w:val="28"/>
        </w:rPr>
        <w:t xml:space="preserve">19.02.10 «Технология продукции </w:t>
      </w:r>
      <w:r>
        <w:rPr>
          <w:rFonts w:ascii="Times New Roman" w:hAnsi="Times New Roman" w:cs="Times New Roman"/>
          <w:sz w:val="28"/>
          <w:szCs w:val="28"/>
        </w:rPr>
        <w:t xml:space="preserve"> общественного  </w:t>
      </w:r>
    </w:p>
    <w:p w:rsidR="00BF61B6" w:rsidRPr="008E6572" w:rsidRDefault="00BF61B6" w:rsidP="008E6572">
      <w:pPr>
        <w:spacing w:after="0" w:line="240" w:lineRule="auto"/>
        <w:ind w:left="708"/>
        <w:jc w:val="both"/>
        <w:rPr>
          <w:rFonts w:ascii="Times New Roman" w:hAnsi="Times New Roman" w:cs="Times New Roman"/>
          <w:sz w:val="32"/>
          <w:szCs w:val="32"/>
        </w:rPr>
      </w:pPr>
      <w:r w:rsidRPr="008E6572">
        <w:rPr>
          <w:rFonts w:ascii="Times New Roman" w:hAnsi="Times New Roman" w:cs="Times New Roman"/>
          <w:sz w:val="32"/>
          <w:szCs w:val="32"/>
        </w:rPr>
        <w:t xml:space="preserve">                        пи</w:t>
      </w:r>
      <w:r>
        <w:rPr>
          <w:rFonts w:ascii="Times New Roman" w:hAnsi="Times New Roman" w:cs="Times New Roman"/>
          <w:sz w:val="32"/>
          <w:szCs w:val="32"/>
        </w:rPr>
        <w:t>тания»</w:t>
      </w:r>
    </w:p>
    <w:p w:rsidR="00BF61B6" w:rsidRDefault="00BF61B6" w:rsidP="008E6572">
      <w:pPr>
        <w:spacing w:line="240" w:lineRule="auto"/>
        <w:ind w:left="708"/>
        <w:jc w:val="both"/>
        <w:rPr>
          <w:rFonts w:ascii="Times New Roman" w:hAnsi="Times New Roman" w:cs="Times New Roman"/>
          <w:sz w:val="32"/>
          <w:szCs w:val="32"/>
          <w:u w:val="single"/>
        </w:rPr>
      </w:pPr>
    </w:p>
    <w:p w:rsidR="00BF61B6" w:rsidRDefault="00BF61B6" w:rsidP="008E6572">
      <w:pPr>
        <w:spacing w:line="240" w:lineRule="auto"/>
        <w:ind w:left="708"/>
        <w:jc w:val="both"/>
        <w:rPr>
          <w:rFonts w:ascii="Times New Roman" w:hAnsi="Times New Roman" w:cs="Times New Roman"/>
          <w:sz w:val="32"/>
          <w:szCs w:val="32"/>
          <w:u w:val="single"/>
        </w:rPr>
      </w:pPr>
    </w:p>
    <w:p w:rsidR="00BF61B6" w:rsidRDefault="00BF61B6" w:rsidP="008E6572">
      <w:pPr>
        <w:spacing w:line="240" w:lineRule="auto"/>
        <w:ind w:left="708"/>
        <w:jc w:val="both"/>
        <w:rPr>
          <w:rFonts w:ascii="Times New Roman" w:hAnsi="Times New Roman" w:cs="Times New Roman"/>
          <w:sz w:val="32"/>
          <w:szCs w:val="32"/>
          <w:u w:val="single"/>
        </w:rPr>
      </w:pPr>
    </w:p>
    <w:p w:rsidR="00BF61B6" w:rsidRDefault="00BF61B6" w:rsidP="008E6572">
      <w:pPr>
        <w:spacing w:line="240" w:lineRule="auto"/>
        <w:ind w:left="708"/>
        <w:jc w:val="both"/>
        <w:rPr>
          <w:rFonts w:ascii="Times New Roman" w:hAnsi="Times New Roman" w:cs="Times New Roman"/>
          <w:sz w:val="32"/>
          <w:szCs w:val="32"/>
          <w:u w:val="single"/>
        </w:rPr>
      </w:pPr>
    </w:p>
    <w:p w:rsidR="00BF61B6" w:rsidRDefault="00BF61B6" w:rsidP="008E6572">
      <w:pPr>
        <w:spacing w:line="240" w:lineRule="auto"/>
        <w:ind w:left="708"/>
        <w:jc w:val="both"/>
        <w:rPr>
          <w:rFonts w:ascii="Times New Roman" w:hAnsi="Times New Roman" w:cs="Times New Roman"/>
          <w:sz w:val="32"/>
          <w:szCs w:val="32"/>
          <w:u w:val="single"/>
        </w:rPr>
      </w:pPr>
    </w:p>
    <w:p w:rsidR="00BF61B6" w:rsidRDefault="00BF61B6" w:rsidP="008E6572">
      <w:pPr>
        <w:spacing w:line="240" w:lineRule="auto"/>
        <w:ind w:left="708"/>
        <w:jc w:val="both"/>
        <w:rPr>
          <w:rFonts w:ascii="Times New Roman" w:hAnsi="Times New Roman" w:cs="Times New Roman"/>
          <w:sz w:val="32"/>
          <w:szCs w:val="32"/>
          <w:u w:val="single"/>
        </w:rPr>
      </w:pPr>
    </w:p>
    <w:p w:rsidR="00BF61B6" w:rsidRDefault="00BF61B6" w:rsidP="008E6572">
      <w:pPr>
        <w:spacing w:line="240" w:lineRule="auto"/>
        <w:ind w:left="708"/>
        <w:jc w:val="both"/>
        <w:rPr>
          <w:rFonts w:ascii="Times New Roman" w:hAnsi="Times New Roman" w:cs="Times New Roman"/>
          <w:sz w:val="32"/>
          <w:szCs w:val="32"/>
          <w:u w:val="single"/>
        </w:rPr>
      </w:pPr>
    </w:p>
    <w:p w:rsidR="00BF61B6" w:rsidRDefault="00BF61B6" w:rsidP="008E6572">
      <w:pPr>
        <w:spacing w:line="240" w:lineRule="auto"/>
        <w:ind w:left="708"/>
        <w:jc w:val="both"/>
        <w:rPr>
          <w:rFonts w:ascii="Times New Roman" w:hAnsi="Times New Roman" w:cs="Times New Roman"/>
          <w:sz w:val="32"/>
          <w:szCs w:val="32"/>
          <w:u w:val="single"/>
        </w:rPr>
      </w:pPr>
    </w:p>
    <w:p w:rsidR="00BF61B6" w:rsidRDefault="00BF61B6" w:rsidP="008E6572">
      <w:pPr>
        <w:spacing w:line="240" w:lineRule="auto"/>
        <w:ind w:left="708"/>
        <w:jc w:val="both"/>
        <w:rPr>
          <w:rFonts w:ascii="Times New Roman" w:hAnsi="Times New Roman" w:cs="Times New Roman"/>
          <w:sz w:val="32"/>
          <w:szCs w:val="32"/>
          <w:u w:val="single"/>
        </w:rPr>
      </w:pPr>
    </w:p>
    <w:p w:rsidR="00BF61B6" w:rsidRDefault="00BF61B6" w:rsidP="008E6572">
      <w:pPr>
        <w:spacing w:line="240" w:lineRule="auto"/>
        <w:ind w:left="708"/>
        <w:jc w:val="both"/>
        <w:rPr>
          <w:rFonts w:ascii="Times New Roman" w:hAnsi="Times New Roman" w:cs="Times New Roman"/>
          <w:sz w:val="32"/>
          <w:szCs w:val="32"/>
          <w:u w:val="single"/>
        </w:rPr>
      </w:pPr>
    </w:p>
    <w:p w:rsidR="00BF61B6" w:rsidRPr="008E6572" w:rsidRDefault="00BF61B6" w:rsidP="008E6572">
      <w:pPr>
        <w:spacing w:line="240" w:lineRule="auto"/>
        <w:ind w:left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Чита 2019</w:t>
      </w:r>
    </w:p>
    <w:p w:rsidR="00BF61B6" w:rsidRDefault="00BF61B6" w:rsidP="008E65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учебной дисциплины разработана на основе Федерального  государственного образовательного стандарта (далее ФГОС) по специальности среднего профессионального образования (далее СПО)</w:t>
      </w:r>
      <w:r w:rsidRPr="008E6572">
        <w:rPr>
          <w:rFonts w:ascii="Times New Roman" w:hAnsi="Times New Roman" w:cs="Times New Roman"/>
          <w:sz w:val="28"/>
          <w:szCs w:val="28"/>
        </w:rPr>
        <w:t xml:space="preserve"> 19.02.10  Технология продукции общественного питания» </w:t>
      </w:r>
      <w:r>
        <w:rPr>
          <w:rFonts w:ascii="Times New Roman" w:hAnsi="Times New Roman" w:cs="Times New Roman"/>
          <w:sz w:val="28"/>
          <w:szCs w:val="28"/>
        </w:rPr>
        <w:t xml:space="preserve">на основе ФГОС среднего общего образования и примерной программы учебной дисциплины «Экологические основы природопользования» рекомендованной Федеральным государственным учреждением «Федеральный институт развития образования» ( ФГАУ «ФИРО») в качестве примерной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( Протокол № 3 от 21 июля </w:t>
      </w:r>
      <w:smartTag w:uri="urn:schemas-microsoft-com:office:smarttags" w:element="metricconverter">
        <w:smartTagPr>
          <w:attr w:name="ProductID" w:val="2016 г"/>
        </w:smartTagPr>
        <w:r>
          <w:rPr>
            <w:rFonts w:ascii="Times New Roman" w:hAnsi="Times New Roman" w:cs="Times New Roman"/>
            <w:sz w:val="28"/>
            <w:szCs w:val="28"/>
          </w:rPr>
          <w:t>201</w:t>
        </w:r>
        <w:r w:rsidRPr="00A824AC">
          <w:rPr>
            <w:rFonts w:ascii="Times New Roman" w:hAnsi="Times New Roman" w:cs="Times New Roman"/>
            <w:sz w:val="28"/>
            <w:szCs w:val="28"/>
          </w:rPr>
          <w:t>6</w:t>
        </w:r>
        <w:r>
          <w:rPr>
            <w:rFonts w:ascii="Times New Roman" w:hAnsi="Times New Roman" w:cs="Times New Roman"/>
            <w:sz w:val="28"/>
            <w:szCs w:val="28"/>
          </w:rPr>
          <w:t xml:space="preserve"> г</w:t>
        </w:r>
      </w:smartTag>
      <w:r>
        <w:rPr>
          <w:rFonts w:ascii="Times New Roman" w:hAnsi="Times New Roman" w:cs="Times New Roman"/>
          <w:sz w:val="28"/>
          <w:szCs w:val="28"/>
        </w:rPr>
        <w:t>.).</w:t>
      </w:r>
    </w:p>
    <w:p w:rsidR="00BF61B6" w:rsidRDefault="00BF61B6" w:rsidP="008E6572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BF61B6" w:rsidRDefault="00BF61B6" w:rsidP="008E6572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BF61B6" w:rsidRDefault="00BF61B6" w:rsidP="008E6572">
      <w:pPr>
        <w:ind w:left="-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Организация – разработчик: </w:t>
      </w:r>
      <w:r w:rsidRPr="008E6572">
        <w:rPr>
          <w:rFonts w:ascii="Times New Roman" w:hAnsi="Times New Roman" w:cs="Times New Roman"/>
          <w:sz w:val="28"/>
          <w:szCs w:val="28"/>
        </w:rPr>
        <w:t>ГПОУ  «Забайкальский государственный колледж»</w:t>
      </w:r>
    </w:p>
    <w:p w:rsidR="00BF61B6" w:rsidRDefault="00BF61B6" w:rsidP="008E6572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Разработчик:</w:t>
      </w:r>
      <w:r w:rsidRPr="008E657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Бурч Марина Валерьевна, преподаватель </w:t>
      </w:r>
    </w:p>
    <w:p w:rsidR="00BF61B6" w:rsidRDefault="00BF61B6" w:rsidP="008E6572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BF61B6" w:rsidRDefault="00BF61B6" w:rsidP="008E6572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BF61B6" w:rsidRDefault="00BF61B6" w:rsidP="008E6572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BF61B6" w:rsidRDefault="00BF61B6" w:rsidP="008E6572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BF61B6" w:rsidRDefault="00BF61B6" w:rsidP="008E6572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BF61B6" w:rsidRDefault="00BF61B6" w:rsidP="008E6572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BF61B6" w:rsidRPr="007B7440" w:rsidRDefault="00BF61B6" w:rsidP="008E65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B7440">
        <w:rPr>
          <w:rFonts w:ascii="Times New Roman" w:hAnsi="Times New Roman" w:cs="Times New Roman"/>
          <w:sz w:val="28"/>
          <w:szCs w:val="28"/>
        </w:rPr>
        <w:t>Рассмотрено на заседании ПЦК ООД</w:t>
      </w:r>
    </w:p>
    <w:p w:rsidR="00BF61B6" w:rsidRPr="007B7440" w:rsidRDefault="00BF61B6" w:rsidP="008E65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B7440">
        <w:rPr>
          <w:rFonts w:ascii="Times New Roman" w:hAnsi="Times New Roman" w:cs="Times New Roman"/>
          <w:sz w:val="28"/>
          <w:szCs w:val="28"/>
        </w:rPr>
        <w:t>Прото</w:t>
      </w:r>
      <w:r>
        <w:rPr>
          <w:rFonts w:ascii="Times New Roman" w:hAnsi="Times New Roman" w:cs="Times New Roman"/>
          <w:sz w:val="28"/>
          <w:szCs w:val="28"/>
        </w:rPr>
        <w:t>кол № ____ от «____»________2016</w:t>
      </w:r>
      <w:r w:rsidRPr="007B7440">
        <w:rPr>
          <w:rFonts w:ascii="Times New Roman" w:hAnsi="Times New Roman" w:cs="Times New Roman"/>
          <w:sz w:val="28"/>
          <w:szCs w:val="28"/>
        </w:rPr>
        <w:t>г</w:t>
      </w:r>
    </w:p>
    <w:p w:rsidR="00BF61B6" w:rsidRPr="007B7440" w:rsidRDefault="00BF61B6" w:rsidP="008E65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B7440">
        <w:rPr>
          <w:rFonts w:ascii="Times New Roman" w:hAnsi="Times New Roman" w:cs="Times New Roman"/>
          <w:sz w:val="28"/>
          <w:szCs w:val="28"/>
        </w:rPr>
        <w:t>Председатель ПЦК  Пушкарёва Т. В.</w:t>
      </w:r>
    </w:p>
    <w:p w:rsidR="00BF61B6" w:rsidRDefault="00BF61B6" w:rsidP="008E6572">
      <w:pPr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BF61B6" w:rsidRDefault="00BF61B6" w:rsidP="008E657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61B6" w:rsidRDefault="00BF61B6" w:rsidP="008E657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61B6" w:rsidRDefault="00BF61B6" w:rsidP="008E657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61B6" w:rsidRDefault="00BF61B6" w:rsidP="008E657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61B6" w:rsidRDefault="00BF61B6" w:rsidP="008E6572">
      <w:pPr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BF61B6" w:rsidRDefault="00BF61B6" w:rsidP="008E6572">
      <w:pPr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BF61B6" w:rsidRDefault="00BF61B6" w:rsidP="008E6572">
      <w:pPr>
        <w:spacing w:line="240" w:lineRule="auto"/>
        <w:ind w:left="-567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145D9D">
        <w:rPr>
          <w:rFonts w:ascii="Times New Roman" w:hAnsi="Times New Roman" w:cs="Times New Roman"/>
          <w:b/>
          <w:bCs/>
          <w:sz w:val="32"/>
          <w:szCs w:val="32"/>
        </w:rPr>
        <w:t>СОДЕРЖАНИЕ</w:t>
      </w:r>
    </w:p>
    <w:p w:rsidR="00BF61B6" w:rsidRDefault="00BF61B6" w:rsidP="008E6572">
      <w:pPr>
        <w:spacing w:line="240" w:lineRule="auto"/>
        <w:ind w:left="-567"/>
        <w:jc w:val="both"/>
        <w:rPr>
          <w:rFonts w:ascii="Times New Roman" w:hAnsi="Times New Roman" w:cs="Times New Roman"/>
          <w:b/>
          <w:bCs/>
          <w:sz w:val="32"/>
          <w:szCs w:val="32"/>
        </w:rPr>
      </w:pPr>
    </w:p>
    <w:p w:rsidR="00BF61B6" w:rsidRDefault="00BF61B6" w:rsidP="008E6572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Паспорт программы учебной дисциплины                                            4</w:t>
      </w:r>
    </w:p>
    <w:p w:rsidR="00BF61B6" w:rsidRDefault="00BF61B6" w:rsidP="008E6572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BF61B6" w:rsidRDefault="00BF61B6" w:rsidP="008E6572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Структура и содержание учебной дисциплины                                     7</w:t>
      </w:r>
    </w:p>
    <w:p w:rsidR="00BF61B6" w:rsidRDefault="00BF61B6" w:rsidP="008E6572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BF61B6" w:rsidRDefault="00BF61B6" w:rsidP="008E6572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Условия реализации программы учебной дисциплины                        13</w:t>
      </w:r>
    </w:p>
    <w:p w:rsidR="00BF61B6" w:rsidRDefault="00BF61B6" w:rsidP="008E6572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BF61B6" w:rsidRPr="00145D9D" w:rsidRDefault="00BF61B6" w:rsidP="008E6572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Контроль и оценка результатов освоения учебной дисциплины          15                    </w:t>
      </w:r>
    </w:p>
    <w:p w:rsidR="00BF61B6" w:rsidRDefault="00BF61B6" w:rsidP="008E6572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BF61B6" w:rsidRDefault="00BF61B6" w:rsidP="008E6572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BF61B6" w:rsidRDefault="00BF61B6" w:rsidP="008E6572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BF61B6" w:rsidRDefault="00BF61B6" w:rsidP="008E6572">
      <w:pPr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BF61B6" w:rsidRDefault="00BF61B6" w:rsidP="008E6572">
      <w:pPr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BF61B6" w:rsidRDefault="00BF61B6" w:rsidP="008E6572">
      <w:pPr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BF61B6" w:rsidRDefault="00BF61B6" w:rsidP="008E6572">
      <w:pPr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BF61B6" w:rsidRDefault="00BF61B6" w:rsidP="008E6572">
      <w:pPr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BF61B6" w:rsidRDefault="00BF61B6" w:rsidP="008E6572">
      <w:pPr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BF61B6" w:rsidRDefault="00BF61B6" w:rsidP="008E6572">
      <w:pPr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BF61B6" w:rsidRDefault="00BF61B6" w:rsidP="008E6572">
      <w:pPr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BF61B6" w:rsidRDefault="00BF61B6" w:rsidP="008E6572">
      <w:pPr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BF61B6" w:rsidRDefault="00BF61B6" w:rsidP="008E6572">
      <w:pPr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BF61B6" w:rsidRDefault="00BF61B6" w:rsidP="008E6572">
      <w:pPr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BF61B6" w:rsidRDefault="00BF61B6" w:rsidP="008E6572">
      <w:pPr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BF61B6" w:rsidRDefault="00BF61B6" w:rsidP="008E6572">
      <w:pPr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BF61B6" w:rsidRDefault="00BF61B6" w:rsidP="008E6572">
      <w:pPr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BF61B6" w:rsidRDefault="00BF61B6" w:rsidP="008E6572">
      <w:pPr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BF61B6" w:rsidRDefault="00BF61B6" w:rsidP="008E6572">
      <w:pPr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BF61B6" w:rsidRDefault="00BF61B6" w:rsidP="008E6572">
      <w:pPr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BF61B6" w:rsidRDefault="00BF61B6" w:rsidP="008E6572">
      <w:pPr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BF61B6" w:rsidRPr="00386C76" w:rsidRDefault="00BF61B6" w:rsidP="008E6572">
      <w:pPr>
        <w:spacing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</w:p>
    <w:p w:rsidR="00BF61B6" w:rsidRDefault="00BF61B6" w:rsidP="008E6572">
      <w:pPr>
        <w:jc w:val="both"/>
        <w:rPr>
          <w:rFonts w:ascii="Times New Roman" w:hAnsi="Times New Roman" w:cs="Times New Roman"/>
        </w:rPr>
        <w:sectPr w:rsidR="00BF61B6" w:rsidSect="003D4447">
          <w:headerReference w:type="default" r:id="rId7"/>
          <w:footerReference w:type="even" r:id="rId8"/>
          <w:footerReference w:type="default" r:id="rId9"/>
          <w:type w:val="continuous"/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p w:rsidR="00BF61B6" w:rsidRPr="008E6572" w:rsidRDefault="00BF61B6" w:rsidP="008E6572">
      <w:pPr>
        <w:pStyle w:val="ListParagraph"/>
        <w:numPr>
          <w:ilvl w:val="0"/>
          <w:numId w:val="36"/>
        </w:numPr>
        <w:spacing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8E6572">
        <w:rPr>
          <w:rFonts w:ascii="Times New Roman" w:hAnsi="Times New Roman" w:cs="Times New Roman"/>
          <w:b/>
          <w:bCs/>
          <w:sz w:val="32"/>
          <w:szCs w:val="32"/>
        </w:rPr>
        <w:t>ПАСПОРТ ПРОГРАММЫ УЧЕБНОЙ ДИСЦИПЛИНЫ</w:t>
      </w:r>
    </w:p>
    <w:p w:rsidR="00BF61B6" w:rsidRPr="00A824AC" w:rsidRDefault="00BF61B6" w:rsidP="00A824AC">
      <w:pPr>
        <w:spacing w:line="240" w:lineRule="auto"/>
        <w:ind w:left="-567"/>
        <w:jc w:val="center"/>
        <w:rPr>
          <w:rFonts w:ascii="Times New Roman" w:hAnsi="Times New Roman" w:cs="Times New Roman"/>
          <w:sz w:val="28"/>
          <w:szCs w:val="28"/>
          <w:u w:val="single"/>
          <w:lang w:val="en-US"/>
        </w:rPr>
      </w:pPr>
      <w:r w:rsidRPr="008E6572">
        <w:rPr>
          <w:rFonts w:ascii="Times New Roman" w:hAnsi="Times New Roman" w:cs="Times New Roman"/>
          <w:sz w:val="28"/>
          <w:szCs w:val="28"/>
          <w:u w:val="single"/>
        </w:rPr>
        <w:t>ЭКОЛОГИЧЕСКИЕ ОСНОВЫ ПРИРОДОПОЛЬЗОВАНИЯ</w:t>
      </w:r>
    </w:p>
    <w:p w:rsidR="00BF61B6" w:rsidRPr="00EF5D4B" w:rsidRDefault="00BF61B6" w:rsidP="008E6572">
      <w:pPr>
        <w:pStyle w:val="ListParagraph"/>
        <w:numPr>
          <w:ilvl w:val="1"/>
          <w:numId w:val="35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F5D4B">
        <w:rPr>
          <w:rFonts w:ascii="Times New Roman" w:hAnsi="Times New Roman" w:cs="Times New Roman"/>
          <w:b/>
          <w:bCs/>
          <w:sz w:val="28"/>
          <w:szCs w:val="28"/>
        </w:rPr>
        <w:t>Область применения программы</w:t>
      </w:r>
    </w:p>
    <w:p w:rsidR="00BF61B6" w:rsidRPr="00E9035D" w:rsidRDefault="00BF61B6" w:rsidP="008E6572">
      <w:pPr>
        <w:pStyle w:val="ListParagraph"/>
        <w:ind w:left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учебной дисциплины является частью программы подготовки специалистов среднего звена  в соответствии с ФГОС по специальности СПО </w:t>
      </w:r>
      <w:r w:rsidRPr="008E6572">
        <w:rPr>
          <w:rFonts w:ascii="Times New Roman" w:hAnsi="Times New Roman" w:cs="Times New Roman"/>
          <w:sz w:val="28"/>
          <w:szCs w:val="28"/>
        </w:rPr>
        <w:t>19.02.10 «Технология продукции общественного питания»</w:t>
      </w:r>
    </w:p>
    <w:p w:rsidR="00BF61B6" w:rsidRDefault="00BF61B6" w:rsidP="008E6572">
      <w:pPr>
        <w:pStyle w:val="ListParagraph"/>
        <w:ind w:left="-117"/>
        <w:jc w:val="both"/>
        <w:rPr>
          <w:rFonts w:ascii="Times New Roman" w:hAnsi="Times New Roman" w:cs="Times New Roman"/>
          <w:sz w:val="28"/>
          <w:szCs w:val="28"/>
        </w:rPr>
      </w:pPr>
    </w:p>
    <w:p w:rsidR="00BF61B6" w:rsidRDefault="00BF61B6" w:rsidP="008E6572">
      <w:pPr>
        <w:pStyle w:val="ListParagraph"/>
        <w:numPr>
          <w:ilvl w:val="1"/>
          <w:numId w:val="35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Место дисциплины в структуре основной профессиональной образовательной программы</w:t>
      </w:r>
    </w:p>
    <w:p w:rsidR="00BF61B6" w:rsidRDefault="00BF61B6" w:rsidP="008E6572">
      <w:pPr>
        <w:pStyle w:val="ListParagraph"/>
        <w:ind w:left="-11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F61B6" w:rsidRDefault="00BF61B6" w:rsidP="008E6572">
      <w:pPr>
        <w:pStyle w:val="ListParagraph"/>
        <w:ind w:left="-11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Дисциплина относится к математическому и общему естественнонаучному циклу ППССЗ</w:t>
      </w:r>
    </w:p>
    <w:p w:rsidR="00BF61B6" w:rsidRDefault="00BF61B6" w:rsidP="008E6572">
      <w:pPr>
        <w:pStyle w:val="ListParagraph"/>
        <w:ind w:left="-117"/>
        <w:jc w:val="both"/>
        <w:rPr>
          <w:rFonts w:ascii="Times New Roman" w:hAnsi="Times New Roman" w:cs="Times New Roman"/>
          <w:sz w:val="28"/>
          <w:szCs w:val="28"/>
        </w:rPr>
      </w:pPr>
    </w:p>
    <w:p w:rsidR="00BF61B6" w:rsidRDefault="00BF61B6" w:rsidP="008E6572">
      <w:pPr>
        <w:pStyle w:val="ListParagraph"/>
        <w:numPr>
          <w:ilvl w:val="1"/>
          <w:numId w:val="35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Цели и задачи дисциплины – требования к результатам освоения дисциплины:</w:t>
      </w:r>
    </w:p>
    <w:p w:rsidR="00BF61B6" w:rsidRDefault="00BF61B6" w:rsidP="008E6572">
      <w:pPr>
        <w:pStyle w:val="ListParagraph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F61B6" w:rsidRDefault="00BF61B6" w:rsidP="008E6572">
      <w:pPr>
        <w:pStyle w:val="ListParagraph"/>
        <w:ind w:left="-11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 результате освоения дисциплины обучающиеся должны уметь:</w:t>
      </w:r>
    </w:p>
    <w:p w:rsidR="00BF61B6" w:rsidRDefault="00BF61B6" w:rsidP="008E6572">
      <w:pPr>
        <w:pStyle w:val="ListParagraph"/>
        <w:ind w:left="-11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анализировать и прогнозировать различные экологические  последствия</w:t>
      </w:r>
    </w:p>
    <w:p w:rsidR="00BF61B6" w:rsidRDefault="00BF61B6" w:rsidP="008E6572">
      <w:pPr>
        <w:pStyle w:val="ListParagraph"/>
        <w:ind w:left="-11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различных видов деятельности;</w:t>
      </w:r>
    </w:p>
    <w:p w:rsidR="00BF61B6" w:rsidRDefault="00BF61B6" w:rsidP="008E6572">
      <w:pPr>
        <w:pStyle w:val="ListParagraph"/>
        <w:ind w:left="-11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использовать в профессиональной деятельности представления о взаимосвязи организмов и среды обитания;</w:t>
      </w:r>
    </w:p>
    <w:p w:rsidR="00BF61B6" w:rsidRPr="003D4447" w:rsidRDefault="00BF61B6" w:rsidP="00A824AC">
      <w:pPr>
        <w:pStyle w:val="ListParagraph"/>
        <w:ind w:left="-11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соблюдать </w:t>
      </w:r>
      <w:r w:rsidRPr="00A9228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профессиональной деятельности регламенты экологической безопасности;</w:t>
      </w:r>
    </w:p>
    <w:p w:rsidR="00BF61B6" w:rsidRDefault="00BF61B6" w:rsidP="008E6572">
      <w:pPr>
        <w:pStyle w:val="ListParagraph"/>
        <w:ind w:left="-11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 результате освоения дисциплины обучающиеся должны знать:</w:t>
      </w:r>
    </w:p>
    <w:p w:rsidR="00BF61B6" w:rsidRDefault="00BF61B6" w:rsidP="008E6572">
      <w:pPr>
        <w:pStyle w:val="ListParagraph"/>
        <w:ind w:left="-11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принципы взаимодействия живых организмов и среды обитания;</w:t>
      </w:r>
    </w:p>
    <w:p w:rsidR="00BF61B6" w:rsidRDefault="00BF61B6" w:rsidP="008E6572">
      <w:pPr>
        <w:pStyle w:val="ListParagraph"/>
        <w:ind w:left="-11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особенности взаимодействия природы и общества;</w:t>
      </w:r>
    </w:p>
    <w:p w:rsidR="00BF61B6" w:rsidRDefault="00BF61B6" w:rsidP="008E6572">
      <w:pPr>
        <w:pStyle w:val="ListParagraph"/>
        <w:ind w:left="-11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основные источники техногенного воздействия на окружающую среду;</w:t>
      </w:r>
    </w:p>
    <w:p w:rsidR="00BF61B6" w:rsidRDefault="00BF61B6" w:rsidP="008E6572">
      <w:pPr>
        <w:pStyle w:val="ListParagraph"/>
        <w:ind w:left="-11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 условиях устойчивого развития экосистем и возможных причинах экологического кризиса;</w:t>
      </w:r>
    </w:p>
    <w:p w:rsidR="00BF61B6" w:rsidRDefault="00BF61B6" w:rsidP="008E6572">
      <w:pPr>
        <w:pStyle w:val="ListParagraph"/>
        <w:ind w:left="-11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принципы и методы рационального природопользования;</w:t>
      </w:r>
    </w:p>
    <w:p w:rsidR="00BF61B6" w:rsidRDefault="00BF61B6" w:rsidP="008E6572">
      <w:pPr>
        <w:pStyle w:val="ListParagraph"/>
        <w:ind w:left="-11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методы экологического регулирования;</w:t>
      </w:r>
    </w:p>
    <w:p w:rsidR="00BF61B6" w:rsidRDefault="00BF61B6" w:rsidP="008E6572">
      <w:pPr>
        <w:pStyle w:val="ListParagraph"/>
        <w:ind w:left="-11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принципы размещения производств различного типа;</w:t>
      </w:r>
    </w:p>
    <w:p w:rsidR="00BF61B6" w:rsidRDefault="00BF61B6" w:rsidP="008E6572">
      <w:pPr>
        <w:pStyle w:val="ListParagraph"/>
        <w:ind w:left="-11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основные группы отходов, их источники и масштабы образования;</w:t>
      </w:r>
    </w:p>
    <w:p w:rsidR="00BF61B6" w:rsidRDefault="00BF61B6" w:rsidP="008E6572">
      <w:pPr>
        <w:pStyle w:val="ListParagraph"/>
        <w:ind w:left="-11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понятия и принципы мониторинга окружающей среды;</w:t>
      </w:r>
    </w:p>
    <w:p w:rsidR="00BF61B6" w:rsidRDefault="00BF61B6" w:rsidP="008E6572">
      <w:pPr>
        <w:pStyle w:val="ListParagraph"/>
        <w:ind w:left="-11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правовые и социальные вопросы природопользования и экологической безопасности;</w:t>
      </w:r>
    </w:p>
    <w:p w:rsidR="00BF61B6" w:rsidRDefault="00BF61B6" w:rsidP="008E6572">
      <w:pPr>
        <w:pStyle w:val="ListParagraph"/>
        <w:ind w:left="-11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-принципы и правила международного сотрудничества в области природопользования и охраны окружающей среды;</w:t>
      </w:r>
    </w:p>
    <w:p w:rsidR="00BF61B6" w:rsidRDefault="00BF61B6" w:rsidP="008E6572">
      <w:pPr>
        <w:pStyle w:val="ListParagraph"/>
        <w:ind w:left="-11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природоресурсный потенциал Российской Федерации;</w:t>
      </w:r>
    </w:p>
    <w:p w:rsidR="00BF61B6" w:rsidRPr="004E13A4" w:rsidRDefault="00BF61B6" w:rsidP="008E6572">
      <w:pPr>
        <w:pStyle w:val="ListParagraph"/>
        <w:ind w:left="-11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охраняемые природные территории;</w:t>
      </w:r>
    </w:p>
    <w:p w:rsidR="00BF61B6" w:rsidRPr="003D4447" w:rsidRDefault="00BF61B6" w:rsidP="008E6572">
      <w:pPr>
        <w:jc w:val="both"/>
        <w:rPr>
          <w:rFonts w:ascii="Times New Roman" w:hAnsi="Times New Roman" w:cs="Times New Roman"/>
          <w:b/>
          <w:bCs/>
          <w:sz w:val="32"/>
          <w:szCs w:val="32"/>
        </w:rPr>
      </w:pPr>
    </w:p>
    <w:p w:rsidR="00BF61B6" w:rsidRPr="00A824AC" w:rsidRDefault="00BF61B6" w:rsidP="008E6572">
      <w:pPr>
        <w:jc w:val="both"/>
        <w:rPr>
          <w:rFonts w:ascii="Times New Roman" w:hAnsi="Times New Roman" w:cs="Times New Roman"/>
          <w:b/>
          <w:bCs/>
          <w:sz w:val="32"/>
          <w:szCs w:val="32"/>
        </w:rPr>
      </w:pPr>
    </w:p>
    <w:p w:rsidR="00BF61B6" w:rsidRDefault="00BF61B6" w:rsidP="00405392">
      <w:pPr>
        <w:pStyle w:val="ListParagraph"/>
        <w:spacing w:line="240" w:lineRule="auto"/>
        <w:ind w:left="0"/>
        <w:rPr>
          <w:rFonts w:ascii="Times New Roman" w:hAnsi="Times New Roman" w:cs="Times New Roman"/>
          <w:b/>
          <w:bCs/>
          <w:sz w:val="32"/>
          <w:szCs w:val="32"/>
        </w:rPr>
      </w:pPr>
    </w:p>
    <w:p w:rsidR="00BF61B6" w:rsidRDefault="00BF61B6" w:rsidP="00A824AC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1.4  Количество часов на освоение программы учебной дисциплины:</w:t>
      </w:r>
    </w:p>
    <w:p w:rsidR="00BF61B6" w:rsidRPr="00B20FA3" w:rsidRDefault="00BF61B6" w:rsidP="00A824AC">
      <w:pPr>
        <w:rPr>
          <w:rFonts w:ascii="Times New Roman" w:hAnsi="Times New Roman" w:cs="Times New Roman"/>
          <w:sz w:val="32"/>
          <w:szCs w:val="32"/>
        </w:rPr>
      </w:pPr>
      <w:r w:rsidRPr="00B20FA3">
        <w:rPr>
          <w:rFonts w:ascii="Times New Roman" w:hAnsi="Times New Roman" w:cs="Times New Roman"/>
          <w:sz w:val="32"/>
          <w:szCs w:val="32"/>
        </w:rPr>
        <w:t>Максимальная учебная нагрузка обучающегося 48 часов, в том числе:</w:t>
      </w:r>
    </w:p>
    <w:p w:rsidR="00BF61B6" w:rsidRPr="000C3492" w:rsidRDefault="00BF61B6" w:rsidP="00A824AC">
      <w:pPr>
        <w:rPr>
          <w:rFonts w:ascii="Times New Roman" w:hAnsi="Times New Roman" w:cs="Times New Roman"/>
          <w:sz w:val="28"/>
          <w:szCs w:val="28"/>
        </w:rPr>
      </w:pPr>
      <w:r w:rsidRPr="00B20FA3">
        <w:rPr>
          <w:rFonts w:ascii="Times New Roman" w:hAnsi="Times New Roman" w:cs="Times New Roman"/>
          <w:sz w:val="32"/>
          <w:szCs w:val="32"/>
        </w:rPr>
        <w:t>Обязательная аудиторная учебная нагрузка 32 часа;</w:t>
      </w:r>
    </w:p>
    <w:p w:rsidR="00BF61B6" w:rsidRPr="00B20FA3" w:rsidRDefault="00BF61B6" w:rsidP="00A824AC">
      <w:pPr>
        <w:rPr>
          <w:rFonts w:ascii="Times New Roman" w:hAnsi="Times New Roman" w:cs="Times New Roman"/>
          <w:sz w:val="32"/>
          <w:szCs w:val="32"/>
        </w:rPr>
      </w:pPr>
      <w:r w:rsidRPr="00B20FA3">
        <w:rPr>
          <w:rFonts w:ascii="Times New Roman" w:hAnsi="Times New Roman" w:cs="Times New Roman"/>
          <w:sz w:val="32"/>
          <w:szCs w:val="32"/>
        </w:rPr>
        <w:t>Самостоятельная работа обучающегося 16 часов;</w:t>
      </w:r>
    </w:p>
    <w:p w:rsidR="00BF61B6" w:rsidRDefault="00BF61B6" w:rsidP="00A824AC">
      <w:pPr>
        <w:rPr>
          <w:rFonts w:ascii="Times New Roman" w:hAnsi="Times New Roman" w:cs="Times New Roman"/>
          <w:b/>
          <w:bCs/>
          <w:sz w:val="36"/>
          <w:szCs w:val="36"/>
        </w:rPr>
      </w:pPr>
    </w:p>
    <w:p w:rsidR="00BF61B6" w:rsidRDefault="00BF61B6" w:rsidP="00A824AC">
      <w:pPr>
        <w:rPr>
          <w:rFonts w:ascii="Times New Roman" w:hAnsi="Times New Roman" w:cs="Times New Roman"/>
          <w:b/>
          <w:bCs/>
          <w:sz w:val="36"/>
          <w:szCs w:val="36"/>
        </w:rPr>
      </w:pPr>
    </w:p>
    <w:p w:rsidR="00BF61B6" w:rsidRDefault="00BF61B6" w:rsidP="00A824AC">
      <w:pPr>
        <w:rPr>
          <w:rFonts w:ascii="Times New Roman" w:hAnsi="Times New Roman" w:cs="Times New Roman"/>
          <w:b/>
          <w:bCs/>
          <w:sz w:val="36"/>
          <w:szCs w:val="36"/>
        </w:rPr>
      </w:pPr>
    </w:p>
    <w:p w:rsidR="00BF61B6" w:rsidRDefault="00BF61B6" w:rsidP="00A824AC">
      <w:pPr>
        <w:rPr>
          <w:rFonts w:ascii="Times New Roman" w:hAnsi="Times New Roman" w:cs="Times New Roman"/>
          <w:b/>
          <w:bCs/>
          <w:sz w:val="36"/>
          <w:szCs w:val="36"/>
        </w:rPr>
      </w:pPr>
    </w:p>
    <w:p w:rsidR="00BF61B6" w:rsidRDefault="00BF61B6" w:rsidP="00A824AC">
      <w:pPr>
        <w:rPr>
          <w:rFonts w:ascii="Times New Roman" w:hAnsi="Times New Roman" w:cs="Times New Roman"/>
          <w:b/>
          <w:bCs/>
          <w:sz w:val="36"/>
          <w:szCs w:val="36"/>
        </w:rPr>
      </w:pPr>
    </w:p>
    <w:p w:rsidR="00BF61B6" w:rsidRDefault="00BF61B6" w:rsidP="00A824AC">
      <w:pPr>
        <w:rPr>
          <w:rFonts w:ascii="Times New Roman" w:hAnsi="Times New Roman" w:cs="Times New Roman"/>
          <w:b/>
          <w:bCs/>
          <w:sz w:val="36"/>
          <w:szCs w:val="36"/>
        </w:rPr>
      </w:pPr>
    </w:p>
    <w:p w:rsidR="00BF61B6" w:rsidRDefault="00BF61B6" w:rsidP="00A824AC">
      <w:pPr>
        <w:rPr>
          <w:rFonts w:ascii="Times New Roman" w:hAnsi="Times New Roman" w:cs="Times New Roman"/>
          <w:b/>
          <w:bCs/>
          <w:sz w:val="36"/>
          <w:szCs w:val="36"/>
        </w:rPr>
      </w:pPr>
    </w:p>
    <w:p w:rsidR="00BF61B6" w:rsidRDefault="00BF61B6" w:rsidP="00A824AC">
      <w:pPr>
        <w:rPr>
          <w:rFonts w:ascii="Times New Roman" w:hAnsi="Times New Roman" w:cs="Times New Roman"/>
          <w:b/>
          <w:bCs/>
          <w:sz w:val="36"/>
          <w:szCs w:val="36"/>
        </w:rPr>
      </w:pPr>
    </w:p>
    <w:p w:rsidR="00BF61B6" w:rsidRDefault="00BF61B6" w:rsidP="00A824AC">
      <w:pPr>
        <w:rPr>
          <w:rFonts w:ascii="Times New Roman" w:hAnsi="Times New Roman" w:cs="Times New Roman"/>
          <w:b/>
          <w:bCs/>
          <w:sz w:val="36"/>
          <w:szCs w:val="36"/>
        </w:rPr>
      </w:pPr>
    </w:p>
    <w:p w:rsidR="00BF61B6" w:rsidRPr="00604894" w:rsidRDefault="00BF61B6" w:rsidP="00A824AC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604894">
        <w:rPr>
          <w:rFonts w:ascii="Times New Roman" w:hAnsi="Times New Roman" w:cs="Times New Roman"/>
          <w:b/>
          <w:bCs/>
          <w:sz w:val="36"/>
          <w:szCs w:val="36"/>
        </w:rPr>
        <w:t>2 СТРУКТУРА И СОДЕРЖАНИЕ УЧЕБНОЙ</w:t>
      </w:r>
    </w:p>
    <w:p w:rsidR="00BF61B6" w:rsidRDefault="00BF61B6" w:rsidP="00A824AC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604894">
        <w:rPr>
          <w:rFonts w:ascii="Times New Roman" w:hAnsi="Times New Roman" w:cs="Times New Roman"/>
          <w:b/>
          <w:bCs/>
          <w:sz w:val="36"/>
          <w:szCs w:val="36"/>
        </w:rPr>
        <w:t xml:space="preserve"> ДИСЦИПЛИНЫ</w:t>
      </w:r>
    </w:p>
    <w:p w:rsidR="00BF61B6" w:rsidRDefault="00BF61B6" w:rsidP="003F4A03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604894">
        <w:rPr>
          <w:rFonts w:ascii="Times New Roman" w:hAnsi="Times New Roman" w:cs="Times New Roman"/>
          <w:b/>
          <w:bCs/>
          <w:sz w:val="32"/>
          <w:szCs w:val="32"/>
        </w:rPr>
        <w:t>2.1 Объём учебной дисциплины и виды учебной работы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196"/>
        <w:gridCol w:w="2374"/>
      </w:tblGrid>
      <w:tr w:rsidR="00BF61B6" w:rsidRPr="0065444A">
        <w:tc>
          <w:tcPr>
            <w:tcW w:w="7196" w:type="dxa"/>
          </w:tcPr>
          <w:p w:rsidR="00BF61B6" w:rsidRPr="0065444A" w:rsidRDefault="00BF61B6" w:rsidP="006722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5444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2374" w:type="dxa"/>
          </w:tcPr>
          <w:p w:rsidR="00BF61B6" w:rsidRPr="0065444A" w:rsidRDefault="00BF61B6" w:rsidP="006722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5444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Объём часов</w:t>
            </w:r>
          </w:p>
        </w:tc>
      </w:tr>
      <w:tr w:rsidR="00BF61B6" w:rsidRPr="0065444A">
        <w:tc>
          <w:tcPr>
            <w:tcW w:w="7196" w:type="dxa"/>
          </w:tcPr>
          <w:p w:rsidR="00BF61B6" w:rsidRPr="0065444A" w:rsidRDefault="00BF61B6" w:rsidP="0067227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5444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Максимальная учебная нагрузка  (всего)</w:t>
            </w:r>
          </w:p>
        </w:tc>
        <w:tc>
          <w:tcPr>
            <w:tcW w:w="2374" w:type="dxa"/>
          </w:tcPr>
          <w:p w:rsidR="00BF61B6" w:rsidRPr="0065444A" w:rsidRDefault="00BF61B6" w:rsidP="006722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5444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48</w:t>
            </w:r>
          </w:p>
        </w:tc>
      </w:tr>
      <w:tr w:rsidR="00BF61B6" w:rsidRPr="0065444A">
        <w:tc>
          <w:tcPr>
            <w:tcW w:w="7196" w:type="dxa"/>
          </w:tcPr>
          <w:p w:rsidR="00BF61B6" w:rsidRPr="0065444A" w:rsidRDefault="00BF61B6" w:rsidP="0067227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65444A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Обязательная аудиторная учебная нагрузка</w:t>
            </w:r>
          </w:p>
        </w:tc>
        <w:tc>
          <w:tcPr>
            <w:tcW w:w="2374" w:type="dxa"/>
          </w:tcPr>
          <w:p w:rsidR="00BF61B6" w:rsidRPr="0065444A" w:rsidRDefault="00BF61B6" w:rsidP="006722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5444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32</w:t>
            </w:r>
          </w:p>
        </w:tc>
      </w:tr>
      <w:tr w:rsidR="00BF61B6" w:rsidRPr="0065444A">
        <w:tc>
          <w:tcPr>
            <w:tcW w:w="7196" w:type="dxa"/>
          </w:tcPr>
          <w:p w:rsidR="00BF61B6" w:rsidRPr="0065444A" w:rsidRDefault="00BF61B6" w:rsidP="0067227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65444A">
              <w:rPr>
                <w:rFonts w:ascii="Times New Roman" w:hAnsi="Times New Roman" w:cs="Times New Roman"/>
                <w:sz w:val="32"/>
                <w:szCs w:val="32"/>
              </w:rPr>
              <w:t>В том числе:</w:t>
            </w:r>
          </w:p>
        </w:tc>
        <w:tc>
          <w:tcPr>
            <w:tcW w:w="2374" w:type="dxa"/>
          </w:tcPr>
          <w:p w:rsidR="00BF61B6" w:rsidRPr="0065444A" w:rsidRDefault="00BF61B6" w:rsidP="006722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61B6" w:rsidRPr="0065444A">
        <w:tc>
          <w:tcPr>
            <w:tcW w:w="7196" w:type="dxa"/>
          </w:tcPr>
          <w:p w:rsidR="00BF61B6" w:rsidRPr="0065444A" w:rsidRDefault="00BF61B6" w:rsidP="0067227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65444A">
              <w:rPr>
                <w:rFonts w:ascii="Times New Roman" w:hAnsi="Times New Roman" w:cs="Times New Roman"/>
                <w:sz w:val="32"/>
                <w:szCs w:val="32"/>
              </w:rPr>
              <w:t>Теоретическое обучение</w:t>
            </w:r>
          </w:p>
        </w:tc>
        <w:tc>
          <w:tcPr>
            <w:tcW w:w="2374" w:type="dxa"/>
          </w:tcPr>
          <w:p w:rsidR="00BF61B6" w:rsidRPr="0065444A" w:rsidRDefault="00BF61B6" w:rsidP="006722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444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F61B6" w:rsidRPr="0065444A">
        <w:tc>
          <w:tcPr>
            <w:tcW w:w="7196" w:type="dxa"/>
          </w:tcPr>
          <w:p w:rsidR="00BF61B6" w:rsidRPr="0065444A" w:rsidRDefault="00BF61B6" w:rsidP="0067227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65444A">
              <w:rPr>
                <w:rFonts w:ascii="Times New Roman" w:hAnsi="Times New Roman" w:cs="Times New Roman"/>
                <w:sz w:val="32"/>
                <w:szCs w:val="32"/>
              </w:rPr>
              <w:t>Практические занятия</w:t>
            </w:r>
          </w:p>
        </w:tc>
        <w:tc>
          <w:tcPr>
            <w:tcW w:w="2374" w:type="dxa"/>
          </w:tcPr>
          <w:p w:rsidR="00BF61B6" w:rsidRPr="0065444A" w:rsidRDefault="00BF61B6" w:rsidP="006722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F61B6" w:rsidRPr="0065444A">
        <w:tc>
          <w:tcPr>
            <w:tcW w:w="7196" w:type="dxa"/>
          </w:tcPr>
          <w:p w:rsidR="00BF61B6" w:rsidRPr="0065444A" w:rsidRDefault="00BF61B6" w:rsidP="0067227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65444A">
              <w:rPr>
                <w:rFonts w:ascii="Times New Roman" w:hAnsi="Times New Roman" w:cs="Times New Roman"/>
                <w:sz w:val="32"/>
                <w:szCs w:val="32"/>
              </w:rPr>
              <w:t>Контрольные работы</w:t>
            </w:r>
          </w:p>
        </w:tc>
        <w:tc>
          <w:tcPr>
            <w:tcW w:w="2374" w:type="dxa"/>
          </w:tcPr>
          <w:p w:rsidR="00BF61B6" w:rsidRPr="0065444A" w:rsidRDefault="00BF61B6" w:rsidP="006722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444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F61B6" w:rsidRPr="0065444A">
        <w:tc>
          <w:tcPr>
            <w:tcW w:w="7196" w:type="dxa"/>
          </w:tcPr>
          <w:p w:rsidR="00BF61B6" w:rsidRPr="0065444A" w:rsidRDefault="00BF61B6" w:rsidP="0067227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65444A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Самостоятельная работа обучающегося (всего)</w:t>
            </w:r>
          </w:p>
        </w:tc>
        <w:tc>
          <w:tcPr>
            <w:tcW w:w="2374" w:type="dxa"/>
          </w:tcPr>
          <w:p w:rsidR="00BF61B6" w:rsidRPr="0065444A" w:rsidRDefault="00BF61B6" w:rsidP="006722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444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BF61B6" w:rsidRPr="0065444A">
        <w:tc>
          <w:tcPr>
            <w:tcW w:w="7196" w:type="dxa"/>
          </w:tcPr>
          <w:p w:rsidR="00BF61B6" w:rsidRPr="0065444A" w:rsidRDefault="00BF61B6" w:rsidP="0067227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65444A">
              <w:rPr>
                <w:rFonts w:ascii="Times New Roman" w:hAnsi="Times New Roman" w:cs="Times New Roman"/>
                <w:sz w:val="32"/>
                <w:szCs w:val="32"/>
              </w:rPr>
              <w:t>В том числе:</w:t>
            </w:r>
          </w:p>
        </w:tc>
        <w:tc>
          <w:tcPr>
            <w:tcW w:w="2374" w:type="dxa"/>
          </w:tcPr>
          <w:p w:rsidR="00BF61B6" w:rsidRPr="0065444A" w:rsidRDefault="00BF61B6" w:rsidP="006722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61B6" w:rsidRPr="0065444A">
        <w:tc>
          <w:tcPr>
            <w:tcW w:w="7196" w:type="dxa"/>
          </w:tcPr>
          <w:p w:rsidR="00BF61B6" w:rsidRPr="0065444A" w:rsidRDefault="00BF61B6" w:rsidP="0067227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65444A">
              <w:rPr>
                <w:rFonts w:ascii="Times New Roman" w:hAnsi="Times New Roman" w:cs="Times New Roman"/>
                <w:sz w:val="32"/>
                <w:szCs w:val="32"/>
              </w:rPr>
              <w:t>- работа с информацией на экологическую тему;</w:t>
            </w:r>
          </w:p>
          <w:p w:rsidR="00BF61B6" w:rsidRPr="0065444A" w:rsidRDefault="00BF61B6" w:rsidP="0067227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65444A">
              <w:rPr>
                <w:rFonts w:ascii="Times New Roman" w:hAnsi="Times New Roman" w:cs="Times New Roman"/>
                <w:sz w:val="32"/>
                <w:szCs w:val="32"/>
              </w:rPr>
              <w:t>-подготовка и защита сообщений, докладов;</w:t>
            </w:r>
          </w:p>
          <w:p w:rsidR="00BF61B6" w:rsidRPr="0065444A" w:rsidRDefault="00BF61B6" w:rsidP="0067227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65444A">
              <w:rPr>
                <w:rFonts w:ascii="Times New Roman" w:hAnsi="Times New Roman" w:cs="Times New Roman"/>
                <w:sz w:val="32"/>
                <w:szCs w:val="32"/>
              </w:rPr>
              <w:t>-работа с текстом из учебника, дополнительной литературой;</w:t>
            </w:r>
          </w:p>
          <w:p w:rsidR="00BF61B6" w:rsidRPr="0065444A" w:rsidRDefault="00BF61B6" w:rsidP="0067227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65444A">
              <w:rPr>
                <w:rFonts w:ascii="Times New Roman" w:hAnsi="Times New Roman" w:cs="Times New Roman"/>
                <w:sz w:val="32"/>
                <w:szCs w:val="32"/>
              </w:rPr>
              <w:t>-работа с нормативно- правовой документацией;</w:t>
            </w:r>
          </w:p>
          <w:p w:rsidR="00BF61B6" w:rsidRPr="0065444A" w:rsidRDefault="00BF61B6" w:rsidP="0067227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65444A">
              <w:rPr>
                <w:rFonts w:ascii="Times New Roman" w:hAnsi="Times New Roman" w:cs="Times New Roman"/>
                <w:sz w:val="32"/>
                <w:szCs w:val="32"/>
              </w:rPr>
              <w:t>-решение практических задач, выполнение тестовых заданий;</w:t>
            </w:r>
          </w:p>
        </w:tc>
        <w:tc>
          <w:tcPr>
            <w:tcW w:w="2374" w:type="dxa"/>
          </w:tcPr>
          <w:p w:rsidR="00BF61B6" w:rsidRPr="0065444A" w:rsidRDefault="00BF61B6" w:rsidP="006722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BF61B6" w:rsidRPr="0065444A" w:rsidRDefault="00BF61B6" w:rsidP="006722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444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BF61B6" w:rsidRPr="0065444A" w:rsidRDefault="00BF61B6" w:rsidP="006722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BF61B6" w:rsidRPr="0065444A" w:rsidRDefault="00BF61B6" w:rsidP="006722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61B6" w:rsidRPr="0065444A" w:rsidRDefault="00BF61B6" w:rsidP="006722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61B6" w:rsidRPr="0065444A" w:rsidRDefault="00BF61B6" w:rsidP="006722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444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BF61B6" w:rsidRPr="0065444A" w:rsidRDefault="00BF61B6" w:rsidP="006722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444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F61B6" w:rsidRPr="0065444A">
        <w:tc>
          <w:tcPr>
            <w:tcW w:w="7196" w:type="dxa"/>
          </w:tcPr>
          <w:p w:rsidR="00BF61B6" w:rsidRPr="0065444A" w:rsidRDefault="00BF61B6" w:rsidP="0067227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65444A">
              <w:rPr>
                <w:rFonts w:ascii="Times New Roman" w:hAnsi="Times New Roman" w:cs="Times New Roman"/>
                <w:sz w:val="32"/>
                <w:szCs w:val="32"/>
              </w:rPr>
              <w:t>Итоговая аттестация в форме зачёта</w:t>
            </w:r>
          </w:p>
        </w:tc>
        <w:tc>
          <w:tcPr>
            <w:tcW w:w="2374" w:type="dxa"/>
          </w:tcPr>
          <w:p w:rsidR="00BF61B6" w:rsidRPr="0065444A" w:rsidRDefault="00BF61B6" w:rsidP="006722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F61B6" w:rsidRDefault="00BF61B6" w:rsidP="003F4A03">
      <w:pPr>
        <w:rPr>
          <w:rFonts w:ascii="Times New Roman" w:hAnsi="Times New Roman" w:cs="Times New Roman"/>
          <w:b/>
          <w:bCs/>
          <w:sz w:val="32"/>
          <w:szCs w:val="32"/>
        </w:rPr>
      </w:pPr>
    </w:p>
    <w:p w:rsidR="00BF61B6" w:rsidRDefault="00BF61B6" w:rsidP="003F4A03">
      <w:pPr>
        <w:rPr>
          <w:rFonts w:ascii="Times New Roman" w:hAnsi="Times New Roman" w:cs="Times New Roman"/>
          <w:b/>
          <w:bCs/>
          <w:sz w:val="32"/>
          <w:szCs w:val="32"/>
        </w:rPr>
      </w:pPr>
    </w:p>
    <w:p w:rsidR="00BF61B6" w:rsidRDefault="00BF61B6" w:rsidP="003F4A03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2.2 Тематический план и содержание учебной дисциплины</w:t>
      </w:r>
    </w:p>
    <w:tbl>
      <w:tblPr>
        <w:tblW w:w="1499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11"/>
        <w:gridCol w:w="525"/>
        <w:gridCol w:w="50"/>
        <w:gridCol w:w="10"/>
        <w:gridCol w:w="7287"/>
        <w:gridCol w:w="2001"/>
        <w:gridCol w:w="1938"/>
        <w:gridCol w:w="70"/>
      </w:tblGrid>
      <w:tr w:rsidR="00BF61B6" w:rsidRPr="0065444A">
        <w:trPr>
          <w:gridAfter w:val="1"/>
          <w:wAfter w:w="70" w:type="dxa"/>
          <w:trHeight w:val="968"/>
        </w:trPr>
        <w:tc>
          <w:tcPr>
            <w:tcW w:w="3111" w:type="dxa"/>
          </w:tcPr>
          <w:p w:rsidR="00BF61B6" w:rsidRPr="0065444A" w:rsidRDefault="00BF61B6" w:rsidP="006722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5444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7872" w:type="dxa"/>
            <w:gridSpan w:val="4"/>
          </w:tcPr>
          <w:p w:rsidR="00BF61B6" w:rsidRPr="0065444A" w:rsidRDefault="00BF61B6" w:rsidP="006722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5444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Содержание учебного материала, лабораторные работы и практические занятия, самостоятельная работа студентов, курсовая работа (проект)</w:t>
            </w:r>
          </w:p>
        </w:tc>
        <w:tc>
          <w:tcPr>
            <w:tcW w:w="2001" w:type="dxa"/>
          </w:tcPr>
          <w:p w:rsidR="00BF61B6" w:rsidRPr="0065444A" w:rsidRDefault="00BF61B6" w:rsidP="006722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5444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Объём часов</w:t>
            </w:r>
          </w:p>
        </w:tc>
        <w:tc>
          <w:tcPr>
            <w:tcW w:w="1938" w:type="dxa"/>
          </w:tcPr>
          <w:p w:rsidR="00BF61B6" w:rsidRPr="0065444A" w:rsidRDefault="00BF61B6" w:rsidP="006722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5444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Уровень усвоения</w:t>
            </w:r>
          </w:p>
        </w:tc>
      </w:tr>
      <w:tr w:rsidR="00BF61B6" w:rsidRPr="0065444A">
        <w:trPr>
          <w:gridAfter w:val="1"/>
          <w:wAfter w:w="70" w:type="dxa"/>
          <w:trHeight w:val="313"/>
        </w:trPr>
        <w:tc>
          <w:tcPr>
            <w:tcW w:w="3111" w:type="dxa"/>
          </w:tcPr>
          <w:p w:rsidR="00BF61B6" w:rsidRPr="0065444A" w:rsidRDefault="00BF61B6" w:rsidP="006722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5444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872" w:type="dxa"/>
            <w:gridSpan w:val="4"/>
          </w:tcPr>
          <w:p w:rsidR="00BF61B6" w:rsidRPr="0065444A" w:rsidRDefault="00BF61B6" w:rsidP="006722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5444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001" w:type="dxa"/>
          </w:tcPr>
          <w:p w:rsidR="00BF61B6" w:rsidRPr="0065444A" w:rsidRDefault="00BF61B6" w:rsidP="006722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5444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938" w:type="dxa"/>
          </w:tcPr>
          <w:p w:rsidR="00BF61B6" w:rsidRPr="0065444A" w:rsidRDefault="00BF61B6" w:rsidP="006722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5444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</w:tr>
      <w:tr w:rsidR="00BF61B6" w:rsidRPr="0065444A">
        <w:trPr>
          <w:gridAfter w:val="1"/>
          <w:wAfter w:w="70" w:type="dxa"/>
          <w:trHeight w:val="313"/>
        </w:trPr>
        <w:tc>
          <w:tcPr>
            <w:tcW w:w="3111" w:type="dxa"/>
            <w:vMerge w:val="restart"/>
          </w:tcPr>
          <w:p w:rsidR="00BF61B6" w:rsidRPr="0065444A" w:rsidRDefault="00BF61B6" w:rsidP="006722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5444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Введение: особенности взаимоотношения общества и природы</w:t>
            </w:r>
          </w:p>
        </w:tc>
        <w:tc>
          <w:tcPr>
            <w:tcW w:w="7872" w:type="dxa"/>
            <w:gridSpan w:val="4"/>
          </w:tcPr>
          <w:p w:rsidR="00BF61B6" w:rsidRPr="0065444A" w:rsidRDefault="00BF61B6" w:rsidP="0067227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</w:t>
            </w:r>
            <w:r w:rsidRPr="0065444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одержание учебного материала</w:t>
            </w:r>
          </w:p>
        </w:tc>
        <w:tc>
          <w:tcPr>
            <w:tcW w:w="2001" w:type="dxa"/>
          </w:tcPr>
          <w:p w:rsidR="00BF61B6" w:rsidRPr="0065444A" w:rsidRDefault="00BF61B6" w:rsidP="006722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5444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938" w:type="dxa"/>
            <w:vMerge w:val="restart"/>
          </w:tcPr>
          <w:p w:rsidR="00BF61B6" w:rsidRPr="0065444A" w:rsidRDefault="00BF61B6" w:rsidP="006722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BF61B6" w:rsidRPr="0065444A" w:rsidRDefault="00BF61B6" w:rsidP="006722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444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F61B6" w:rsidRPr="0065444A">
        <w:trPr>
          <w:gridAfter w:val="1"/>
          <w:wAfter w:w="70" w:type="dxa"/>
          <w:trHeight w:val="1450"/>
        </w:trPr>
        <w:tc>
          <w:tcPr>
            <w:tcW w:w="3111" w:type="dxa"/>
            <w:vMerge/>
          </w:tcPr>
          <w:p w:rsidR="00BF61B6" w:rsidRPr="0065444A" w:rsidRDefault="00BF61B6" w:rsidP="006722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872" w:type="dxa"/>
            <w:gridSpan w:val="4"/>
          </w:tcPr>
          <w:p w:rsidR="00BF61B6" w:rsidRPr="0065444A" w:rsidRDefault="00BF61B6" w:rsidP="006722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444A">
              <w:rPr>
                <w:rFonts w:ascii="Times New Roman" w:hAnsi="Times New Roman" w:cs="Times New Roman"/>
                <w:sz w:val="28"/>
                <w:szCs w:val="28"/>
              </w:rPr>
              <w:t>Цели и задачи дисциплины. Области применения. Природа и общество. Развитие биосферы и человека. Антропогенное воздействие на природу человеческого общества на разных этапах развития. Экологические кризисы  и катастрофы.</w:t>
            </w:r>
            <w:r w:rsidRPr="0065444A">
              <w:rPr>
                <w:rFonts w:ascii="Times New Roman" w:hAnsi="Times New Roman" w:cs="Times New Roman"/>
                <w:sz w:val="32"/>
                <w:szCs w:val="32"/>
              </w:rPr>
              <w:tab/>
            </w:r>
          </w:p>
        </w:tc>
        <w:tc>
          <w:tcPr>
            <w:tcW w:w="2001" w:type="dxa"/>
          </w:tcPr>
          <w:p w:rsidR="00BF61B6" w:rsidRPr="0065444A" w:rsidRDefault="00BF61B6" w:rsidP="006722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444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38" w:type="dxa"/>
            <w:vMerge/>
          </w:tcPr>
          <w:p w:rsidR="00BF61B6" w:rsidRPr="0065444A" w:rsidRDefault="00BF61B6" w:rsidP="006722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BF61B6" w:rsidRPr="0065444A">
        <w:trPr>
          <w:gridAfter w:val="1"/>
          <w:wAfter w:w="70" w:type="dxa"/>
          <w:trHeight w:val="143"/>
        </w:trPr>
        <w:tc>
          <w:tcPr>
            <w:tcW w:w="3111" w:type="dxa"/>
            <w:vMerge/>
          </w:tcPr>
          <w:p w:rsidR="00BF61B6" w:rsidRPr="0065444A" w:rsidRDefault="00BF61B6" w:rsidP="006722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872" w:type="dxa"/>
            <w:gridSpan w:val="4"/>
          </w:tcPr>
          <w:p w:rsidR="00BF61B6" w:rsidRPr="0065444A" w:rsidRDefault="00BF61B6" w:rsidP="006722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444A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работа:</w:t>
            </w:r>
          </w:p>
          <w:p w:rsidR="00BF61B6" w:rsidRPr="0065444A" w:rsidRDefault="00BF61B6" w:rsidP="0067227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444A">
              <w:rPr>
                <w:rFonts w:ascii="Times New Roman" w:hAnsi="Times New Roman" w:cs="Times New Roman"/>
                <w:sz w:val="28"/>
                <w:szCs w:val="28"/>
              </w:rPr>
              <w:t>Аспекты и принципы охраны природы – сообщение;</w:t>
            </w:r>
          </w:p>
          <w:p w:rsidR="00BF61B6" w:rsidRPr="0065444A" w:rsidRDefault="00BF61B6" w:rsidP="0067227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444A">
              <w:rPr>
                <w:rFonts w:ascii="Times New Roman" w:hAnsi="Times New Roman" w:cs="Times New Roman"/>
                <w:sz w:val="28"/>
                <w:szCs w:val="28"/>
              </w:rPr>
              <w:t>История и этапы охраны природы – таблица;</w:t>
            </w:r>
          </w:p>
          <w:p w:rsidR="00BF61B6" w:rsidRPr="0065444A" w:rsidRDefault="00BF61B6" w:rsidP="006722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1" w:type="dxa"/>
          </w:tcPr>
          <w:p w:rsidR="00BF61B6" w:rsidRPr="0065444A" w:rsidRDefault="00BF61B6" w:rsidP="006722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444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38" w:type="dxa"/>
            <w:vMerge w:val="restart"/>
            <w:shd w:val="clear" w:color="auto" w:fill="7F7F7F"/>
          </w:tcPr>
          <w:p w:rsidR="00BF61B6" w:rsidRPr="0065444A" w:rsidRDefault="00BF61B6" w:rsidP="006722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BF61B6" w:rsidRPr="0065444A">
        <w:trPr>
          <w:gridAfter w:val="1"/>
          <w:wAfter w:w="70" w:type="dxa"/>
          <w:trHeight w:val="626"/>
        </w:trPr>
        <w:tc>
          <w:tcPr>
            <w:tcW w:w="10983" w:type="dxa"/>
            <w:gridSpan w:val="5"/>
          </w:tcPr>
          <w:p w:rsidR="00BF61B6" w:rsidRPr="0065444A" w:rsidRDefault="00BF61B6" w:rsidP="006722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5444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Раздел 1 </w:t>
            </w:r>
          </w:p>
          <w:p w:rsidR="00BF61B6" w:rsidRPr="0065444A" w:rsidRDefault="00BF61B6" w:rsidP="006722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444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Составляющие природопользования</w:t>
            </w:r>
          </w:p>
        </w:tc>
        <w:tc>
          <w:tcPr>
            <w:tcW w:w="2001" w:type="dxa"/>
          </w:tcPr>
          <w:p w:rsidR="00BF61B6" w:rsidRPr="0065444A" w:rsidRDefault="00BF61B6" w:rsidP="006722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5444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938" w:type="dxa"/>
            <w:vMerge/>
            <w:shd w:val="clear" w:color="auto" w:fill="7F7F7F"/>
          </w:tcPr>
          <w:p w:rsidR="00BF61B6" w:rsidRPr="0065444A" w:rsidRDefault="00BF61B6" w:rsidP="006722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BF61B6" w:rsidRPr="0065444A">
        <w:trPr>
          <w:gridAfter w:val="1"/>
          <w:wAfter w:w="70" w:type="dxa"/>
          <w:trHeight w:val="328"/>
        </w:trPr>
        <w:tc>
          <w:tcPr>
            <w:tcW w:w="3111" w:type="dxa"/>
            <w:vMerge w:val="restart"/>
          </w:tcPr>
          <w:p w:rsidR="00BF61B6" w:rsidRPr="0065444A" w:rsidRDefault="00BF61B6" w:rsidP="006722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5444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1.1</w:t>
            </w:r>
          </w:p>
          <w:p w:rsidR="00BF61B6" w:rsidRPr="0065444A" w:rsidRDefault="00BF61B6" w:rsidP="006722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5444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Природные ресурсы</w:t>
            </w:r>
          </w:p>
        </w:tc>
        <w:tc>
          <w:tcPr>
            <w:tcW w:w="7872" w:type="dxa"/>
            <w:gridSpan w:val="4"/>
          </w:tcPr>
          <w:p w:rsidR="00BF61B6" w:rsidRPr="0065444A" w:rsidRDefault="00BF61B6" w:rsidP="0067227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</w:t>
            </w:r>
            <w:r w:rsidRPr="0065444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одержание учебного материала</w:t>
            </w:r>
          </w:p>
        </w:tc>
        <w:tc>
          <w:tcPr>
            <w:tcW w:w="2001" w:type="dxa"/>
          </w:tcPr>
          <w:p w:rsidR="00BF61B6" w:rsidRPr="0065444A" w:rsidRDefault="00BF61B6" w:rsidP="006722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5444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938" w:type="dxa"/>
            <w:vMerge/>
            <w:shd w:val="clear" w:color="auto" w:fill="7F7F7F"/>
          </w:tcPr>
          <w:p w:rsidR="00BF61B6" w:rsidRPr="0065444A" w:rsidRDefault="00BF61B6" w:rsidP="006722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BF61B6" w:rsidRPr="0065444A">
        <w:trPr>
          <w:gridAfter w:val="1"/>
          <w:wAfter w:w="70" w:type="dxa"/>
          <w:trHeight w:val="143"/>
        </w:trPr>
        <w:tc>
          <w:tcPr>
            <w:tcW w:w="3111" w:type="dxa"/>
            <w:vMerge/>
          </w:tcPr>
          <w:p w:rsidR="00BF61B6" w:rsidRPr="0065444A" w:rsidRDefault="00BF61B6" w:rsidP="006722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75" w:type="dxa"/>
            <w:gridSpan w:val="2"/>
          </w:tcPr>
          <w:p w:rsidR="00BF61B6" w:rsidRPr="0065444A" w:rsidRDefault="00BF61B6" w:rsidP="006722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444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97" w:type="dxa"/>
            <w:gridSpan w:val="2"/>
          </w:tcPr>
          <w:p w:rsidR="00BF61B6" w:rsidRPr="0065444A" w:rsidRDefault="00BF61B6" w:rsidP="006722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444A">
              <w:rPr>
                <w:rFonts w:ascii="Times New Roman" w:hAnsi="Times New Roman" w:cs="Times New Roman"/>
                <w:sz w:val="28"/>
                <w:szCs w:val="28"/>
              </w:rPr>
              <w:t>Потребности человека и природопользование. Понятие и классификация природных ресурсов.</w:t>
            </w:r>
          </w:p>
        </w:tc>
        <w:tc>
          <w:tcPr>
            <w:tcW w:w="2001" w:type="dxa"/>
          </w:tcPr>
          <w:p w:rsidR="00BF61B6" w:rsidRPr="0065444A" w:rsidRDefault="00BF61B6" w:rsidP="006722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61B6" w:rsidRPr="0065444A" w:rsidRDefault="00BF61B6" w:rsidP="006722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444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38" w:type="dxa"/>
            <w:shd w:val="clear" w:color="auto" w:fill="F4F4F4"/>
          </w:tcPr>
          <w:p w:rsidR="00BF61B6" w:rsidRPr="0065444A" w:rsidRDefault="00BF61B6" w:rsidP="006722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444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F61B6" w:rsidRPr="0065444A">
        <w:trPr>
          <w:gridAfter w:val="1"/>
          <w:wAfter w:w="70" w:type="dxa"/>
          <w:trHeight w:val="947"/>
        </w:trPr>
        <w:tc>
          <w:tcPr>
            <w:tcW w:w="3111" w:type="dxa"/>
            <w:vMerge/>
          </w:tcPr>
          <w:p w:rsidR="00BF61B6" w:rsidRPr="0065444A" w:rsidRDefault="00BF61B6" w:rsidP="006722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75" w:type="dxa"/>
            <w:gridSpan w:val="2"/>
          </w:tcPr>
          <w:p w:rsidR="00BF61B6" w:rsidRPr="0065444A" w:rsidRDefault="00BF61B6" w:rsidP="006722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444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297" w:type="dxa"/>
            <w:gridSpan w:val="2"/>
          </w:tcPr>
          <w:p w:rsidR="00BF61B6" w:rsidRDefault="00BF61B6" w:rsidP="006722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  №1</w:t>
            </w:r>
          </w:p>
          <w:p w:rsidR="00BF61B6" w:rsidRPr="0065444A" w:rsidRDefault="00BF61B6" w:rsidP="006722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«Характеристика  исчерпаемых и неисчерпаемых природных ресурсов»</w:t>
            </w:r>
          </w:p>
        </w:tc>
        <w:tc>
          <w:tcPr>
            <w:tcW w:w="2001" w:type="dxa"/>
          </w:tcPr>
          <w:p w:rsidR="00BF61B6" w:rsidRPr="0065444A" w:rsidRDefault="00BF61B6" w:rsidP="006722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444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38" w:type="dxa"/>
            <w:shd w:val="clear" w:color="auto" w:fill="F4F4F4"/>
          </w:tcPr>
          <w:p w:rsidR="00BF61B6" w:rsidRPr="0065444A" w:rsidRDefault="00BF61B6" w:rsidP="006722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444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F61B6" w:rsidRPr="0065444A">
        <w:trPr>
          <w:gridAfter w:val="1"/>
          <w:wAfter w:w="70" w:type="dxa"/>
          <w:trHeight w:val="143"/>
        </w:trPr>
        <w:tc>
          <w:tcPr>
            <w:tcW w:w="3111" w:type="dxa"/>
            <w:vMerge/>
          </w:tcPr>
          <w:p w:rsidR="00BF61B6" w:rsidRPr="0065444A" w:rsidRDefault="00BF61B6" w:rsidP="006722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872" w:type="dxa"/>
            <w:gridSpan w:val="4"/>
          </w:tcPr>
          <w:p w:rsidR="00BF61B6" w:rsidRPr="0065444A" w:rsidRDefault="00BF61B6" w:rsidP="006722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444A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работа:</w:t>
            </w:r>
          </w:p>
          <w:p w:rsidR="00BF61B6" w:rsidRPr="0065444A" w:rsidRDefault="00BF61B6" w:rsidP="0067227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444A">
              <w:rPr>
                <w:rFonts w:ascii="Times New Roman" w:hAnsi="Times New Roman" w:cs="Times New Roman"/>
                <w:sz w:val="28"/>
                <w:szCs w:val="28"/>
              </w:rPr>
              <w:t>Со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стояние природных ресурсов  России и Забайкальского края –сообщение или мини - проект;</w:t>
            </w:r>
          </w:p>
          <w:p w:rsidR="00BF61B6" w:rsidRPr="0065444A" w:rsidRDefault="00BF61B6" w:rsidP="0067227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444A">
              <w:rPr>
                <w:rFonts w:ascii="Times New Roman" w:hAnsi="Times New Roman" w:cs="Times New Roman"/>
                <w:sz w:val="28"/>
                <w:szCs w:val="28"/>
              </w:rPr>
              <w:t>Проблема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охранения человеческих ресурсов- доклад;</w:t>
            </w:r>
          </w:p>
          <w:p w:rsidR="00BF61B6" w:rsidRPr="0065444A" w:rsidRDefault="00BF61B6" w:rsidP="00672277">
            <w:pPr>
              <w:pStyle w:val="ListParagraph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1" w:type="dxa"/>
          </w:tcPr>
          <w:p w:rsidR="00BF61B6" w:rsidRPr="0065444A" w:rsidRDefault="00BF61B6" w:rsidP="006722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444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38" w:type="dxa"/>
            <w:vMerge w:val="restart"/>
            <w:shd w:val="clear" w:color="auto" w:fill="7F7F7F"/>
          </w:tcPr>
          <w:p w:rsidR="00BF61B6" w:rsidRPr="0065444A" w:rsidRDefault="00BF61B6" w:rsidP="006722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61B6" w:rsidRPr="0065444A">
        <w:trPr>
          <w:gridAfter w:val="1"/>
          <w:wAfter w:w="70" w:type="dxa"/>
          <w:trHeight w:val="640"/>
        </w:trPr>
        <w:tc>
          <w:tcPr>
            <w:tcW w:w="10983" w:type="dxa"/>
            <w:gridSpan w:val="5"/>
          </w:tcPr>
          <w:p w:rsidR="00BF61B6" w:rsidRPr="0065444A" w:rsidRDefault="00BF61B6" w:rsidP="0067227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5444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2</w:t>
            </w:r>
          </w:p>
          <w:p w:rsidR="00BF61B6" w:rsidRPr="0065444A" w:rsidRDefault="00BF61B6" w:rsidP="006722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444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Глобальные экологические проблемы</w:t>
            </w:r>
          </w:p>
        </w:tc>
        <w:tc>
          <w:tcPr>
            <w:tcW w:w="2001" w:type="dxa"/>
          </w:tcPr>
          <w:p w:rsidR="00BF61B6" w:rsidRPr="0065444A" w:rsidRDefault="00BF61B6" w:rsidP="006722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5444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1938" w:type="dxa"/>
            <w:vMerge/>
            <w:shd w:val="clear" w:color="auto" w:fill="7F7F7F"/>
          </w:tcPr>
          <w:p w:rsidR="00BF61B6" w:rsidRPr="0065444A" w:rsidRDefault="00BF61B6" w:rsidP="006722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61B6" w:rsidRPr="0065444A">
        <w:trPr>
          <w:gridAfter w:val="1"/>
          <w:wAfter w:w="70" w:type="dxa"/>
          <w:trHeight w:val="313"/>
        </w:trPr>
        <w:tc>
          <w:tcPr>
            <w:tcW w:w="3111" w:type="dxa"/>
            <w:vMerge w:val="restart"/>
          </w:tcPr>
          <w:p w:rsidR="00BF61B6" w:rsidRPr="0065444A" w:rsidRDefault="00BF61B6" w:rsidP="006722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5444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2.1</w:t>
            </w:r>
          </w:p>
          <w:p w:rsidR="00BF61B6" w:rsidRPr="0065444A" w:rsidRDefault="00BF61B6" w:rsidP="006722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5444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Глобальные экологические проблемы в обществе</w:t>
            </w:r>
          </w:p>
        </w:tc>
        <w:tc>
          <w:tcPr>
            <w:tcW w:w="7872" w:type="dxa"/>
            <w:gridSpan w:val="4"/>
          </w:tcPr>
          <w:p w:rsidR="00BF61B6" w:rsidRPr="0065444A" w:rsidRDefault="00BF61B6" w:rsidP="0067227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</w:t>
            </w:r>
            <w:r w:rsidRPr="0065444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держание учебного материала</w:t>
            </w:r>
          </w:p>
        </w:tc>
        <w:tc>
          <w:tcPr>
            <w:tcW w:w="2001" w:type="dxa"/>
          </w:tcPr>
          <w:p w:rsidR="00BF61B6" w:rsidRPr="0065444A" w:rsidRDefault="00BF61B6" w:rsidP="006722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5444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938" w:type="dxa"/>
            <w:tcBorders>
              <w:top w:val="nil"/>
            </w:tcBorders>
            <w:shd w:val="clear" w:color="auto" w:fill="7F7F7F"/>
          </w:tcPr>
          <w:p w:rsidR="00BF61B6" w:rsidRPr="0065444A" w:rsidRDefault="00BF61B6" w:rsidP="006722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61B6" w:rsidRPr="0065444A">
        <w:trPr>
          <w:gridAfter w:val="1"/>
          <w:wAfter w:w="70" w:type="dxa"/>
          <w:trHeight w:val="143"/>
        </w:trPr>
        <w:tc>
          <w:tcPr>
            <w:tcW w:w="3111" w:type="dxa"/>
            <w:vMerge/>
          </w:tcPr>
          <w:p w:rsidR="00BF61B6" w:rsidRPr="0065444A" w:rsidRDefault="00BF61B6" w:rsidP="006722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75" w:type="dxa"/>
            <w:gridSpan w:val="2"/>
          </w:tcPr>
          <w:p w:rsidR="00BF61B6" w:rsidRPr="0065444A" w:rsidRDefault="00BF61B6" w:rsidP="006722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444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97" w:type="dxa"/>
            <w:gridSpan w:val="2"/>
          </w:tcPr>
          <w:p w:rsidR="00BF61B6" w:rsidRPr="0065444A" w:rsidRDefault="00BF61B6" w:rsidP="006722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444A">
              <w:rPr>
                <w:rFonts w:ascii="Times New Roman" w:hAnsi="Times New Roman" w:cs="Times New Roman"/>
                <w:sz w:val="28"/>
                <w:szCs w:val="28"/>
              </w:rPr>
              <w:t>Демографический взрыв. Увеличение территории земли, заселённой людьми, увеличение потребления ресурсов.</w:t>
            </w:r>
          </w:p>
        </w:tc>
        <w:tc>
          <w:tcPr>
            <w:tcW w:w="2001" w:type="dxa"/>
          </w:tcPr>
          <w:p w:rsidR="00BF61B6" w:rsidRPr="0065444A" w:rsidRDefault="00BF61B6" w:rsidP="006722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444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38" w:type="dxa"/>
            <w:shd w:val="clear" w:color="auto" w:fill="F4F4F4"/>
          </w:tcPr>
          <w:p w:rsidR="00BF61B6" w:rsidRPr="0065444A" w:rsidRDefault="00BF61B6" w:rsidP="006722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444A">
              <w:rPr>
                <w:rFonts w:ascii="Times New Roman" w:hAnsi="Times New Roman" w:cs="Times New Roman"/>
                <w:sz w:val="28"/>
                <w:szCs w:val="28"/>
              </w:rPr>
              <w:t>1-2</w:t>
            </w:r>
          </w:p>
        </w:tc>
      </w:tr>
      <w:tr w:rsidR="00BF61B6" w:rsidRPr="0065444A">
        <w:trPr>
          <w:gridAfter w:val="1"/>
          <w:wAfter w:w="70" w:type="dxa"/>
          <w:trHeight w:val="143"/>
        </w:trPr>
        <w:tc>
          <w:tcPr>
            <w:tcW w:w="3111" w:type="dxa"/>
            <w:vMerge w:val="restart"/>
          </w:tcPr>
          <w:p w:rsidR="00BF61B6" w:rsidRPr="0065444A" w:rsidRDefault="00BF61B6" w:rsidP="0067227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5444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2.2</w:t>
            </w:r>
          </w:p>
          <w:p w:rsidR="00BF61B6" w:rsidRPr="0065444A" w:rsidRDefault="00BF61B6" w:rsidP="006722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5444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Производственная деятельность человека и природные ресурсы</w:t>
            </w:r>
          </w:p>
        </w:tc>
        <w:tc>
          <w:tcPr>
            <w:tcW w:w="7872" w:type="dxa"/>
            <w:gridSpan w:val="4"/>
          </w:tcPr>
          <w:p w:rsidR="00BF61B6" w:rsidRPr="0065444A" w:rsidRDefault="00BF61B6" w:rsidP="0067227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</w:t>
            </w:r>
            <w:r w:rsidRPr="0065444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одержание учебного материала</w:t>
            </w:r>
          </w:p>
        </w:tc>
        <w:tc>
          <w:tcPr>
            <w:tcW w:w="2001" w:type="dxa"/>
          </w:tcPr>
          <w:p w:rsidR="00BF61B6" w:rsidRPr="0065444A" w:rsidRDefault="00BF61B6" w:rsidP="006722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5444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938" w:type="dxa"/>
            <w:shd w:val="clear" w:color="auto" w:fill="7F7F7F"/>
          </w:tcPr>
          <w:p w:rsidR="00BF61B6" w:rsidRPr="0065444A" w:rsidRDefault="00BF61B6" w:rsidP="006722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61B6" w:rsidRPr="0065444A">
        <w:trPr>
          <w:gridAfter w:val="1"/>
          <w:wAfter w:w="70" w:type="dxa"/>
          <w:trHeight w:val="143"/>
        </w:trPr>
        <w:tc>
          <w:tcPr>
            <w:tcW w:w="3111" w:type="dxa"/>
            <w:vMerge/>
          </w:tcPr>
          <w:p w:rsidR="00BF61B6" w:rsidRPr="0065444A" w:rsidRDefault="00BF61B6" w:rsidP="006722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75" w:type="dxa"/>
            <w:gridSpan w:val="2"/>
          </w:tcPr>
          <w:p w:rsidR="00BF61B6" w:rsidRPr="0065444A" w:rsidRDefault="00BF61B6" w:rsidP="006722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444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97" w:type="dxa"/>
            <w:gridSpan w:val="2"/>
          </w:tcPr>
          <w:p w:rsidR="00BF61B6" w:rsidRPr="0065444A" w:rsidRDefault="00BF61B6" w:rsidP="006722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444A">
              <w:rPr>
                <w:rFonts w:ascii="Times New Roman" w:hAnsi="Times New Roman" w:cs="Times New Roman"/>
                <w:sz w:val="28"/>
                <w:szCs w:val="28"/>
              </w:rPr>
              <w:t>Загрязнение окружающей среды как последствия хозяйственной деятельности человека.</w:t>
            </w:r>
          </w:p>
        </w:tc>
        <w:tc>
          <w:tcPr>
            <w:tcW w:w="2001" w:type="dxa"/>
          </w:tcPr>
          <w:p w:rsidR="00BF61B6" w:rsidRPr="0065444A" w:rsidRDefault="00BF61B6" w:rsidP="006722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444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38" w:type="dxa"/>
            <w:shd w:val="clear" w:color="auto" w:fill="F4F4F4"/>
          </w:tcPr>
          <w:p w:rsidR="00BF61B6" w:rsidRPr="0065444A" w:rsidRDefault="00BF61B6" w:rsidP="006722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444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F61B6" w:rsidRPr="0065444A">
        <w:trPr>
          <w:gridAfter w:val="1"/>
          <w:wAfter w:w="70" w:type="dxa"/>
          <w:trHeight w:val="143"/>
        </w:trPr>
        <w:tc>
          <w:tcPr>
            <w:tcW w:w="3111" w:type="dxa"/>
            <w:vMerge/>
          </w:tcPr>
          <w:p w:rsidR="00BF61B6" w:rsidRPr="0065444A" w:rsidRDefault="00BF61B6" w:rsidP="006722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75" w:type="dxa"/>
            <w:gridSpan w:val="2"/>
          </w:tcPr>
          <w:p w:rsidR="00BF61B6" w:rsidRPr="0065444A" w:rsidRDefault="00BF61B6" w:rsidP="006722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444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297" w:type="dxa"/>
            <w:gridSpan w:val="2"/>
          </w:tcPr>
          <w:p w:rsidR="00BF61B6" w:rsidRPr="0065444A" w:rsidRDefault="00BF61B6" w:rsidP="006722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444A">
              <w:rPr>
                <w:rFonts w:ascii="Times New Roman" w:hAnsi="Times New Roman" w:cs="Times New Roman"/>
                <w:sz w:val="28"/>
                <w:szCs w:val="28"/>
              </w:rPr>
              <w:t>Виды загрязнений в природе, причины и последствия.</w:t>
            </w:r>
          </w:p>
        </w:tc>
        <w:tc>
          <w:tcPr>
            <w:tcW w:w="2001" w:type="dxa"/>
          </w:tcPr>
          <w:p w:rsidR="00BF61B6" w:rsidRPr="0065444A" w:rsidRDefault="00BF61B6" w:rsidP="006722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444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38" w:type="dxa"/>
            <w:shd w:val="clear" w:color="auto" w:fill="F4F4F4"/>
          </w:tcPr>
          <w:p w:rsidR="00BF61B6" w:rsidRPr="0065444A" w:rsidRDefault="00BF61B6" w:rsidP="006722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444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F61B6" w:rsidRPr="0065444A">
        <w:trPr>
          <w:gridAfter w:val="1"/>
          <w:wAfter w:w="70" w:type="dxa"/>
          <w:trHeight w:val="1364"/>
        </w:trPr>
        <w:tc>
          <w:tcPr>
            <w:tcW w:w="3111" w:type="dxa"/>
            <w:vMerge/>
          </w:tcPr>
          <w:p w:rsidR="00BF61B6" w:rsidRPr="0065444A" w:rsidRDefault="00BF61B6" w:rsidP="006722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872" w:type="dxa"/>
            <w:gridSpan w:val="4"/>
          </w:tcPr>
          <w:p w:rsidR="00BF61B6" w:rsidRPr="0065444A" w:rsidRDefault="00BF61B6" w:rsidP="006722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444A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работа:</w:t>
            </w:r>
          </w:p>
          <w:p w:rsidR="00BF61B6" w:rsidRPr="0065444A" w:rsidRDefault="00BF61B6" w:rsidP="006722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444A">
              <w:rPr>
                <w:rFonts w:ascii="Times New Roman" w:hAnsi="Times New Roman" w:cs="Times New Roman"/>
                <w:sz w:val="28"/>
                <w:szCs w:val="28"/>
              </w:rPr>
              <w:t>Испол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ьзуя учебную литературу подготовить доклады на темы</w:t>
            </w:r>
            <w:r w:rsidRPr="0065444A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BF61B6" w:rsidRPr="0065444A" w:rsidRDefault="00BF61B6" w:rsidP="006722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444A">
              <w:rPr>
                <w:rFonts w:ascii="Times New Roman" w:hAnsi="Times New Roman" w:cs="Times New Roman"/>
                <w:sz w:val="28"/>
                <w:szCs w:val="28"/>
              </w:rPr>
              <w:t>1-Архитектурное загрязнение ;</w:t>
            </w:r>
          </w:p>
          <w:p w:rsidR="00BF61B6" w:rsidRPr="0065444A" w:rsidRDefault="00BF61B6" w:rsidP="006722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444A">
              <w:rPr>
                <w:rFonts w:ascii="Times New Roman" w:hAnsi="Times New Roman" w:cs="Times New Roman"/>
                <w:sz w:val="28"/>
                <w:szCs w:val="28"/>
              </w:rPr>
              <w:t>2-Кислотные дожди , причины и последствия;</w:t>
            </w:r>
          </w:p>
        </w:tc>
        <w:tc>
          <w:tcPr>
            <w:tcW w:w="2001" w:type="dxa"/>
          </w:tcPr>
          <w:p w:rsidR="00BF61B6" w:rsidRPr="0065444A" w:rsidRDefault="00BF61B6" w:rsidP="006722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444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38" w:type="dxa"/>
            <w:vMerge w:val="restart"/>
            <w:shd w:val="clear" w:color="auto" w:fill="7F7F7F"/>
          </w:tcPr>
          <w:p w:rsidR="00BF61B6" w:rsidRPr="0065444A" w:rsidRDefault="00BF61B6" w:rsidP="006722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61B6" w:rsidRPr="0065444A" w:rsidRDefault="00BF61B6" w:rsidP="006722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61B6" w:rsidRPr="0065444A">
        <w:trPr>
          <w:gridAfter w:val="1"/>
          <w:wAfter w:w="70" w:type="dxa"/>
          <w:trHeight w:val="353"/>
        </w:trPr>
        <w:tc>
          <w:tcPr>
            <w:tcW w:w="3111" w:type="dxa"/>
            <w:vMerge w:val="restart"/>
          </w:tcPr>
          <w:p w:rsidR="00BF61B6" w:rsidRPr="0065444A" w:rsidRDefault="00BF61B6" w:rsidP="006722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5444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2.3</w:t>
            </w:r>
          </w:p>
          <w:p w:rsidR="00BF61B6" w:rsidRPr="0065444A" w:rsidRDefault="00BF61B6" w:rsidP="006722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5444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Основные глобальные последствия нерационального природопользования</w:t>
            </w:r>
          </w:p>
        </w:tc>
        <w:tc>
          <w:tcPr>
            <w:tcW w:w="7872" w:type="dxa"/>
            <w:gridSpan w:val="4"/>
          </w:tcPr>
          <w:p w:rsidR="00BF61B6" w:rsidRPr="0065444A" w:rsidRDefault="00BF61B6" w:rsidP="0067227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</w:t>
            </w:r>
            <w:r w:rsidRPr="0065444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одержание учебного материала</w:t>
            </w:r>
          </w:p>
        </w:tc>
        <w:tc>
          <w:tcPr>
            <w:tcW w:w="2001" w:type="dxa"/>
          </w:tcPr>
          <w:p w:rsidR="00BF61B6" w:rsidRPr="0065444A" w:rsidRDefault="00BF61B6" w:rsidP="0067227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</w:t>
            </w:r>
            <w:r w:rsidRPr="0065444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938" w:type="dxa"/>
            <w:vMerge/>
            <w:shd w:val="clear" w:color="auto" w:fill="7F7F7F"/>
          </w:tcPr>
          <w:p w:rsidR="00BF61B6" w:rsidRPr="0065444A" w:rsidRDefault="00BF61B6" w:rsidP="006722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61B6" w:rsidRPr="0065444A">
        <w:trPr>
          <w:gridAfter w:val="1"/>
          <w:wAfter w:w="70" w:type="dxa"/>
          <w:trHeight w:val="143"/>
        </w:trPr>
        <w:tc>
          <w:tcPr>
            <w:tcW w:w="3111" w:type="dxa"/>
            <w:vMerge/>
          </w:tcPr>
          <w:p w:rsidR="00BF61B6" w:rsidRPr="0065444A" w:rsidRDefault="00BF61B6" w:rsidP="006722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75" w:type="dxa"/>
            <w:gridSpan w:val="2"/>
          </w:tcPr>
          <w:p w:rsidR="00BF61B6" w:rsidRPr="0065444A" w:rsidRDefault="00BF61B6" w:rsidP="006722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444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97" w:type="dxa"/>
            <w:gridSpan w:val="2"/>
          </w:tcPr>
          <w:p w:rsidR="00BF61B6" w:rsidRPr="0065444A" w:rsidRDefault="00BF61B6" w:rsidP="006722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444A">
              <w:rPr>
                <w:rFonts w:ascii="Times New Roman" w:hAnsi="Times New Roman" w:cs="Times New Roman"/>
                <w:sz w:val="28"/>
                <w:szCs w:val="28"/>
              </w:rPr>
              <w:t>Анализ ситуации в природопользовании в начале 21 века.</w:t>
            </w:r>
          </w:p>
          <w:p w:rsidR="00BF61B6" w:rsidRPr="0065444A" w:rsidRDefault="00BF61B6" w:rsidP="006722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444A">
              <w:rPr>
                <w:rFonts w:ascii="Times New Roman" w:hAnsi="Times New Roman" w:cs="Times New Roman"/>
                <w:sz w:val="28"/>
                <w:szCs w:val="28"/>
              </w:rPr>
              <w:t>изменение климата планеты, как следствие нерационального природопользования</w:t>
            </w:r>
          </w:p>
        </w:tc>
        <w:tc>
          <w:tcPr>
            <w:tcW w:w="2001" w:type="dxa"/>
          </w:tcPr>
          <w:p w:rsidR="00BF61B6" w:rsidRPr="0065444A" w:rsidRDefault="00BF61B6" w:rsidP="006722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BF61B6" w:rsidRPr="0065444A" w:rsidRDefault="00BF61B6" w:rsidP="006722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38" w:type="dxa"/>
            <w:shd w:val="clear" w:color="auto" w:fill="F4F4F4"/>
          </w:tcPr>
          <w:p w:rsidR="00BF61B6" w:rsidRPr="0065444A" w:rsidRDefault="00BF61B6" w:rsidP="006722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61B6" w:rsidRPr="0065444A" w:rsidRDefault="00BF61B6" w:rsidP="006722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444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F61B6" w:rsidRPr="0065444A">
        <w:trPr>
          <w:gridAfter w:val="1"/>
          <w:wAfter w:w="70" w:type="dxa"/>
          <w:trHeight w:val="143"/>
        </w:trPr>
        <w:tc>
          <w:tcPr>
            <w:tcW w:w="3111" w:type="dxa"/>
            <w:vMerge/>
          </w:tcPr>
          <w:p w:rsidR="00BF61B6" w:rsidRPr="0065444A" w:rsidRDefault="00BF61B6" w:rsidP="006722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75" w:type="dxa"/>
            <w:gridSpan w:val="2"/>
          </w:tcPr>
          <w:p w:rsidR="00BF61B6" w:rsidRPr="0065444A" w:rsidRDefault="00BF61B6" w:rsidP="006722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444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297" w:type="dxa"/>
            <w:gridSpan w:val="2"/>
          </w:tcPr>
          <w:p w:rsidR="00BF61B6" w:rsidRPr="0065444A" w:rsidRDefault="00BF61B6" w:rsidP="006722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444A">
              <w:rPr>
                <w:rFonts w:ascii="Times New Roman" w:hAnsi="Times New Roman" w:cs="Times New Roman"/>
                <w:sz w:val="28"/>
                <w:szCs w:val="28"/>
              </w:rPr>
              <w:t>Ухудшение здоровья людей, как следствие проблем нерационального природопользования.</w:t>
            </w:r>
          </w:p>
        </w:tc>
        <w:tc>
          <w:tcPr>
            <w:tcW w:w="2001" w:type="dxa"/>
          </w:tcPr>
          <w:p w:rsidR="00BF61B6" w:rsidRPr="0090539F" w:rsidRDefault="00BF61B6" w:rsidP="006722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539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38" w:type="dxa"/>
            <w:shd w:val="clear" w:color="auto" w:fill="F4F4F4"/>
          </w:tcPr>
          <w:p w:rsidR="00BF61B6" w:rsidRPr="0065444A" w:rsidRDefault="00BF61B6" w:rsidP="006722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444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F61B6" w:rsidRPr="0065444A">
        <w:trPr>
          <w:gridAfter w:val="1"/>
          <w:wAfter w:w="70" w:type="dxa"/>
          <w:trHeight w:val="143"/>
        </w:trPr>
        <w:tc>
          <w:tcPr>
            <w:tcW w:w="3111" w:type="dxa"/>
            <w:vMerge/>
          </w:tcPr>
          <w:p w:rsidR="00BF61B6" w:rsidRPr="0065444A" w:rsidRDefault="00BF61B6" w:rsidP="006722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872" w:type="dxa"/>
            <w:gridSpan w:val="4"/>
          </w:tcPr>
          <w:p w:rsidR="00BF61B6" w:rsidRPr="0065444A" w:rsidRDefault="00BF61B6" w:rsidP="006722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444A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работа:</w:t>
            </w:r>
          </w:p>
          <w:p w:rsidR="00BF61B6" w:rsidRDefault="00BF61B6" w:rsidP="0067227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444A">
              <w:rPr>
                <w:rFonts w:ascii="Times New Roman" w:hAnsi="Times New Roman" w:cs="Times New Roman"/>
                <w:sz w:val="28"/>
                <w:szCs w:val="28"/>
              </w:rPr>
              <w:t>Прогнозы будущего человечеств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 и окружающей среды – реферат</w:t>
            </w:r>
            <w:r w:rsidRPr="0065444A">
              <w:rPr>
                <w:rFonts w:ascii="Times New Roman" w:hAnsi="Times New Roman" w:cs="Times New Roman"/>
                <w:sz w:val="28"/>
                <w:szCs w:val="28"/>
              </w:rPr>
              <w:t xml:space="preserve">;  </w:t>
            </w:r>
          </w:p>
          <w:p w:rsidR="00BF61B6" w:rsidRPr="0065444A" w:rsidRDefault="00BF61B6" w:rsidP="0067227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65444A">
              <w:rPr>
                <w:rFonts w:ascii="Times New Roman" w:hAnsi="Times New Roman" w:cs="Times New Roman"/>
                <w:sz w:val="28"/>
                <w:szCs w:val="28"/>
              </w:rPr>
              <w:t>остояние здоровья народонаселения Забайкальского края (диагностика)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 сообщение или таблица;</w:t>
            </w:r>
          </w:p>
          <w:p w:rsidR="00BF61B6" w:rsidRDefault="00BF61B6" w:rsidP="00672277">
            <w:pPr>
              <w:pStyle w:val="ListParagraph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61B6" w:rsidRDefault="00BF61B6" w:rsidP="00672277">
            <w:pPr>
              <w:pStyle w:val="ListParagraph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61B6" w:rsidRPr="0065444A" w:rsidRDefault="00BF61B6" w:rsidP="00672277">
            <w:pPr>
              <w:pStyle w:val="ListParagraph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1" w:type="dxa"/>
          </w:tcPr>
          <w:p w:rsidR="00BF61B6" w:rsidRPr="0065444A" w:rsidRDefault="00BF61B6" w:rsidP="006722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444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38" w:type="dxa"/>
            <w:shd w:val="clear" w:color="auto" w:fill="7F7F7F"/>
          </w:tcPr>
          <w:p w:rsidR="00BF61B6" w:rsidRPr="0065444A" w:rsidRDefault="00BF61B6" w:rsidP="006722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61B6" w:rsidRPr="0065444A">
        <w:tc>
          <w:tcPr>
            <w:tcW w:w="14992" w:type="dxa"/>
            <w:gridSpan w:val="8"/>
          </w:tcPr>
          <w:p w:rsidR="00BF61B6" w:rsidRPr="0065444A" w:rsidRDefault="00BF61B6" w:rsidP="0067227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Раздел </w:t>
            </w:r>
            <w:r w:rsidRPr="0065444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3</w:t>
            </w:r>
          </w:p>
          <w:p w:rsidR="00BF61B6" w:rsidRPr="0065444A" w:rsidRDefault="00BF61B6" w:rsidP="0067227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5444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Экологические основы рационального природопользования                                                        10</w:t>
            </w:r>
          </w:p>
        </w:tc>
      </w:tr>
      <w:tr w:rsidR="00BF61B6" w:rsidRPr="0065444A">
        <w:tc>
          <w:tcPr>
            <w:tcW w:w="3111" w:type="dxa"/>
            <w:vMerge w:val="restart"/>
          </w:tcPr>
          <w:p w:rsidR="00BF61B6" w:rsidRPr="0065444A" w:rsidRDefault="00BF61B6" w:rsidP="0067227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5444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3.1</w:t>
            </w:r>
          </w:p>
          <w:p w:rsidR="00BF61B6" w:rsidRPr="0065444A" w:rsidRDefault="00BF61B6" w:rsidP="0067227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5444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Пути и принципы рационального использования природных ресурсов</w:t>
            </w:r>
          </w:p>
        </w:tc>
        <w:tc>
          <w:tcPr>
            <w:tcW w:w="7872" w:type="dxa"/>
            <w:gridSpan w:val="4"/>
          </w:tcPr>
          <w:p w:rsidR="00BF61B6" w:rsidRPr="0065444A" w:rsidRDefault="00BF61B6" w:rsidP="0067227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</w:t>
            </w:r>
            <w:r w:rsidRPr="0065444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одержание учебного материала</w:t>
            </w:r>
          </w:p>
        </w:tc>
        <w:tc>
          <w:tcPr>
            <w:tcW w:w="2001" w:type="dxa"/>
          </w:tcPr>
          <w:p w:rsidR="00BF61B6" w:rsidRPr="0065444A" w:rsidRDefault="00BF61B6" w:rsidP="0067227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       </w:t>
            </w:r>
            <w:r w:rsidRPr="0065444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008" w:type="dxa"/>
            <w:gridSpan w:val="2"/>
            <w:shd w:val="clear" w:color="auto" w:fill="7F7F7F"/>
          </w:tcPr>
          <w:p w:rsidR="00BF61B6" w:rsidRPr="0065444A" w:rsidRDefault="00BF61B6" w:rsidP="006722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BF61B6" w:rsidRPr="0065444A">
        <w:tc>
          <w:tcPr>
            <w:tcW w:w="3111" w:type="dxa"/>
            <w:vMerge/>
          </w:tcPr>
          <w:p w:rsidR="00BF61B6" w:rsidRPr="0065444A" w:rsidRDefault="00BF61B6" w:rsidP="0067227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85" w:type="dxa"/>
            <w:gridSpan w:val="3"/>
          </w:tcPr>
          <w:p w:rsidR="00BF61B6" w:rsidRPr="0065444A" w:rsidRDefault="00BF61B6" w:rsidP="006722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444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87" w:type="dxa"/>
          </w:tcPr>
          <w:p w:rsidR="00BF61B6" w:rsidRPr="0065444A" w:rsidRDefault="00BF61B6" w:rsidP="006722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444A">
              <w:rPr>
                <w:rFonts w:ascii="Times New Roman" w:hAnsi="Times New Roman" w:cs="Times New Roman"/>
                <w:sz w:val="28"/>
                <w:szCs w:val="28"/>
              </w:rPr>
              <w:t>Идеи устойчивого развития и мысли В. И. Вернадского.</w:t>
            </w:r>
          </w:p>
          <w:p w:rsidR="00BF61B6" w:rsidRPr="0065444A" w:rsidRDefault="00BF61B6" w:rsidP="006722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444A">
              <w:rPr>
                <w:rFonts w:ascii="Times New Roman" w:hAnsi="Times New Roman" w:cs="Times New Roman"/>
                <w:sz w:val="28"/>
                <w:szCs w:val="28"/>
              </w:rPr>
              <w:t>Экологические основы рационального природопользования .</w:t>
            </w:r>
          </w:p>
        </w:tc>
        <w:tc>
          <w:tcPr>
            <w:tcW w:w="2001" w:type="dxa"/>
          </w:tcPr>
          <w:p w:rsidR="00BF61B6" w:rsidRPr="0090539F" w:rsidRDefault="00BF61B6" w:rsidP="006722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61B6" w:rsidRPr="0090539F" w:rsidRDefault="00BF61B6" w:rsidP="006722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539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BF61B6" w:rsidRPr="0090539F" w:rsidRDefault="00BF61B6" w:rsidP="006722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8" w:type="dxa"/>
            <w:gridSpan w:val="2"/>
          </w:tcPr>
          <w:p w:rsidR="00BF61B6" w:rsidRPr="0065444A" w:rsidRDefault="00BF61B6" w:rsidP="006722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61B6" w:rsidRPr="0065444A" w:rsidRDefault="00BF61B6" w:rsidP="006722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444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F61B6" w:rsidRPr="0065444A">
        <w:tc>
          <w:tcPr>
            <w:tcW w:w="3111" w:type="dxa"/>
            <w:vMerge/>
          </w:tcPr>
          <w:p w:rsidR="00BF61B6" w:rsidRPr="0065444A" w:rsidRDefault="00BF61B6" w:rsidP="0067227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85" w:type="dxa"/>
            <w:gridSpan w:val="3"/>
          </w:tcPr>
          <w:p w:rsidR="00BF61B6" w:rsidRPr="0065444A" w:rsidRDefault="00BF61B6" w:rsidP="006722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444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287" w:type="dxa"/>
          </w:tcPr>
          <w:p w:rsidR="00BF61B6" w:rsidRPr="0065444A" w:rsidRDefault="00BF61B6" w:rsidP="006722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444A">
              <w:rPr>
                <w:rFonts w:ascii="Times New Roman" w:hAnsi="Times New Roman" w:cs="Times New Roman"/>
                <w:sz w:val="28"/>
                <w:szCs w:val="28"/>
              </w:rPr>
              <w:t>Общие принципы экологоориентированного регулирования использовани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 </w:t>
            </w:r>
            <w:r w:rsidRPr="0065444A">
              <w:rPr>
                <w:rFonts w:ascii="Times New Roman" w:hAnsi="Times New Roman" w:cs="Times New Roman"/>
                <w:sz w:val="28"/>
                <w:szCs w:val="28"/>
              </w:rPr>
              <w:t xml:space="preserve"> природных ресурсов. Социально – демографическое регулирование природопользования.</w:t>
            </w:r>
          </w:p>
        </w:tc>
        <w:tc>
          <w:tcPr>
            <w:tcW w:w="2001" w:type="dxa"/>
          </w:tcPr>
          <w:p w:rsidR="00BF61B6" w:rsidRPr="0090539F" w:rsidRDefault="00BF61B6" w:rsidP="006722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539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08" w:type="dxa"/>
            <w:gridSpan w:val="2"/>
          </w:tcPr>
          <w:p w:rsidR="00BF61B6" w:rsidRPr="0065444A" w:rsidRDefault="00BF61B6" w:rsidP="006722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61B6" w:rsidRPr="0065444A" w:rsidRDefault="00BF61B6" w:rsidP="006722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444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F61B6" w:rsidRPr="0065444A">
        <w:tc>
          <w:tcPr>
            <w:tcW w:w="3111" w:type="dxa"/>
            <w:vMerge/>
          </w:tcPr>
          <w:p w:rsidR="00BF61B6" w:rsidRPr="0065444A" w:rsidRDefault="00BF61B6" w:rsidP="0067227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85" w:type="dxa"/>
            <w:gridSpan w:val="3"/>
          </w:tcPr>
          <w:p w:rsidR="00BF61B6" w:rsidRPr="0065444A" w:rsidRDefault="00BF61B6" w:rsidP="006722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444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287" w:type="dxa"/>
          </w:tcPr>
          <w:p w:rsidR="00BF61B6" w:rsidRPr="0065444A" w:rsidRDefault="00BF61B6" w:rsidP="006722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444A">
              <w:rPr>
                <w:rFonts w:ascii="Times New Roman" w:hAnsi="Times New Roman" w:cs="Times New Roman"/>
                <w:sz w:val="28"/>
                <w:szCs w:val="28"/>
              </w:rPr>
              <w:t>Органы государственного управления природопользования. Экологический менеджмент на предприятии, принципы экологического менеджмента.</w:t>
            </w:r>
          </w:p>
        </w:tc>
        <w:tc>
          <w:tcPr>
            <w:tcW w:w="2001" w:type="dxa"/>
          </w:tcPr>
          <w:p w:rsidR="00BF61B6" w:rsidRPr="0090539F" w:rsidRDefault="00BF61B6" w:rsidP="006722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539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08" w:type="dxa"/>
            <w:gridSpan w:val="2"/>
          </w:tcPr>
          <w:p w:rsidR="00BF61B6" w:rsidRPr="0065444A" w:rsidRDefault="00BF61B6" w:rsidP="006722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61B6" w:rsidRPr="0065444A" w:rsidRDefault="00BF61B6" w:rsidP="006722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444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F61B6" w:rsidRPr="0065444A">
        <w:tc>
          <w:tcPr>
            <w:tcW w:w="3111" w:type="dxa"/>
            <w:vMerge/>
          </w:tcPr>
          <w:p w:rsidR="00BF61B6" w:rsidRPr="0065444A" w:rsidRDefault="00BF61B6" w:rsidP="0067227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872" w:type="dxa"/>
            <w:gridSpan w:val="4"/>
          </w:tcPr>
          <w:p w:rsidR="00BF61B6" w:rsidRPr="0065444A" w:rsidRDefault="00BF61B6" w:rsidP="006722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444A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работа:</w:t>
            </w:r>
          </w:p>
          <w:p w:rsidR="00BF61B6" w:rsidRPr="0065444A" w:rsidRDefault="00BF61B6" w:rsidP="006722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444A">
              <w:rPr>
                <w:rFonts w:ascii="Times New Roman" w:hAnsi="Times New Roman" w:cs="Times New Roman"/>
                <w:sz w:val="28"/>
                <w:szCs w:val="28"/>
              </w:rPr>
              <w:t>Испо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льзуя информационные источники подготовить</w:t>
            </w:r>
            <w:r w:rsidRPr="0065444A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BF61B6" w:rsidRPr="0065444A" w:rsidRDefault="00BF61B6" w:rsidP="0067227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История формирования идеи </w:t>
            </w:r>
            <w:r w:rsidRPr="0065444A">
              <w:rPr>
                <w:rFonts w:ascii="Times New Roman" w:hAnsi="Times New Roman" w:cs="Times New Roman"/>
                <w:sz w:val="28"/>
                <w:szCs w:val="28"/>
              </w:rPr>
              <w:t xml:space="preserve"> устойчивого развития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таблица</w:t>
            </w:r>
            <w:r w:rsidRPr="0065444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F61B6" w:rsidRPr="0065444A" w:rsidRDefault="00BF61B6" w:rsidP="0067227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444A">
              <w:rPr>
                <w:rFonts w:ascii="Times New Roman" w:hAnsi="Times New Roman" w:cs="Times New Roman"/>
                <w:sz w:val="28"/>
                <w:szCs w:val="28"/>
              </w:rPr>
              <w:t>Правовое регулирование использования природных ресурсов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доклад</w:t>
            </w:r>
            <w:r w:rsidRPr="0065444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  <w:tc>
          <w:tcPr>
            <w:tcW w:w="2001" w:type="dxa"/>
          </w:tcPr>
          <w:p w:rsidR="00BF61B6" w:rsidRPr="0065444A" w:rsidRDefault="00BF61B6" w:rsidP="006722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BF61B6" w:rsidRPr="0065444A" w:rsidRDefault="00BF61B6" w:rsidP="006722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444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008" w:type="dxa"/>
            <w:gridSpan w:val="2"/>
            <w:shd w:val="clear" w:color="auto" w:fill="7F7F7F"/>
          </w:tcPr>
          <w:p w:rsidR="00BF61B6" w:rsidRPr="0065444A" w:rsidRDefault="00BF61B6" w:rsidP="006722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BF61B6" w:rsidRPr="0065444A">
        <w:tc>
          <w:tcPr>
            <w:tcW w:w="14992" w:type="dxa"/>
            <w:gridSpan w:val="8"/>
          </w:tcPr>
          <w:p w:rsidR="00BF61B6" w:rsidRPr="0065444A" w:rsidRDefault="00BF61B6" w:rsidP="0067227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Раздел </w:t>
            </w:r>
            <w:r w:rsidRPr="0065444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4</w:t>
            </w:r>
          </w:p>
          <w:p w:rsidR="00BF61B6" w:rsidRPr="0065444A" w:rsidRDefault="00BF61B6" w:rsidP="0067227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М</w:t>
            </w:r>
            <w:r w:rsidRPr="0065444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етоды рационального использования ресурсов</w:t>
            </w:r>
          </w:p>
          <w:p w:rsidR="00BF61B6" w:rsidRPr="0065444A" w:rsidRDefault="00BF61B6" w:rsidP="0067227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5444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и предотвращение их загрязнения                                                                           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           </w:t>
            </w:r>
            <w:r w:rsidRPr="0065444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</w:tr>
      <w:tr w:rsidR="00BF61B6" w:rsidRPr="0065444A">
        <w:trPr>
          <w:trHeight w:val="659"/>
        </w:trPr>
        <w:tc>
          <w:tcPr>
            <w:tcW w:w="3111" w:type="dxa"/>
            <w:vMerge w:val="restart"/>
          </w:tcPr>
          <w:p w:rsidR="00BF61B6" w:rsidRPr="0065444A" w:rsidRDefault="00BF61B6" w:rsidP="0067227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5444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4.1</w:t>
            </w:r>
          </w:p>
          <w:p w:rsidR="00BF61B6" w:rsidRPr="0065444A" w:rsidRDefault="00BF61B6" w:rsidP="0067227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5444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Экологизация производственных технологий</w:t>
            </w:r>
          </w:p>
        </w:tc>
        <w:tc>
          <w:tcPr>
            <w:tcW w:w="7872" w:type="dxa"/>
            <w:gridSpan w:val="4"/>
          </w:tcPr>
          <w:p w:rsidR="00BF61B6" w:rsidRPr="0065444A" w:rsidRDefault="00BF61B6" w:rsidP="0067227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</w:t>
            </w:r>
            <w:r w:rsidRPr="0065444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одержание учебного материала</w:t>
            </w:r>
          </w:p>
        </w:tc>
        <w:tc>
          <w:tcPr>
            <w:tcW w:w="2001" w:type="dxa"/>
          </w:tcPr>
          <w:p w:rsidR="00BF61B6" w:rsidRPr="0065444A" w:rsidRDefault="00BF61B6" w:rsidP="0067227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          </w:t>
            </w:r>
            <w:r w:rsidRPr="0065444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008" w:type="dxa"/>
            <w:gridSpan w:val="2"/>
            <w:shd w:val="clear" w:color="auto" w:fill="7F7F7F"/>
          </w:tcPr>
          <w:p w:rsidR="00BF61B6" w:rsidRPr="0065444A" w:rsidRDefault="00BF61B6" w:rsidP="006722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BF61B6" w:rsidRPr="0065444A">
        <w:tc>
          <w:tcPr>
            <w:tcW w:w="3111" w:type="dxa"/>
            <w:vMerge/>
          </w:tcPr>
          <w:p w:rsidR="00BF61B6" w:rsidRPr="0065444A" w:rsidRDefault="00BF61B6" w:rsidP="0067227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25" w:type="dxa"/>
          </w:tcPr>
          <w:p w:rsidR="00BF61B6" w:rsidRPr="0065444A" w:rsidRDefault="00BF61B6" w:rsidP="006722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444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47" w:type="dxa"/>
            <w:gridSpan w:val="3"/>
          </w:tcPr>
          <w:p w:rsidR="00BF61B6" w:rsidRPr="0065444A" w:rsidRDefault="00BF61B6" w:rsidP="006722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444A">
              <w:rPr>
                <w:rFonts w:ascii="Times New Roman" w:hAnsi="Times New Roman" w:cs="Times New Roman"/>
                <w:sz w:val="28"/>
                <w:szCs w:val="28"/>
              </w:rPr>
              <w:t>Экологизация, как средство решения использования ресурсов.</w:t>
            </w:r>
          </w:p>
          <w:p w:rsidR="00BF61B6" w:rsidRPr="0065444A" w:rsidRDefault="00BF61B6" w:rsidP="006722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444A">
              <w:rPr>
                <w:rFonts w:ascii="Times New Roman" w:hAnsi="Times New Roman" w:cs="Times New Roman"/>
                <w:sz w:val="28"/>
                <w:szCs w:val="28"/>
              </w:rPr>
              <w:t>Создание и использование малоотходных технологий.</w:t>
            </w:r>
          </w:p>
          <w:p w:rsidR="00BF61B6" w:rsidRPr="0065444A" w:rsidRDefault="00BF61B6" w:rsidP="006722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444A">
              <w:rPr>
                <w:rFonts w:ascii="Times New Roman" w:hAnsi="Times New Roman" w:cs="Times New Roman"/>
                <w:sz w:val="28"/>
                <w:szCs w:val="28"/>
              </w:rPr>
              <w:t>Очистка вредных выбросов в окружающую среду.</w:t>
            </w:r>
          </w:p>
        </w:tc>
        <w:tc>
          <w:tcPr>
            <w:tcW w:w="2001" w:type="dxa"/>
          </w:tcPr>
          <w:p w:rsidR="00BF61B6" w:rsidRPr="0090539F" w:rsidRDefault="00BF61B6" w:rsidP="006722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BF61B6" w:rsidRPr="00C026AF" w:rsidRDefault="00BF61B6" w:rsidP="006722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8" w:type="dxa"/>
            <w:gridSpan w:val="2"/>
          </w:tcPr>
          <w:p w:rsidR="00BF61B6" w:rsidRPr="0065444A" w:rsidRDefault="00BF61B6" w:rsidP="006722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61B6" w:rsidRPr="0065444A" w:rsidRDefault="00BF61B6" w:rsidP="006722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444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F61B6" w:rsidRPr="0065444A">
        <w:trPr>
          <w:trHeight w:val="23"/>
        </w:trPr>
        <w:tc>
          <w:tcPr>
            <w:tcW w:w="3111" w:type="dxa"/>
            <w:vMerge/>
          </w:tcPr>
          <w:p w:rsidR="00BF61B6" w:rsidRPr="0065444A" w:rsidRDefault="00BF61B6" w:rsidP="0067227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25" w:type="dxa"/>
          </w:tcPr>
          <w:p w:rsidR="00BF61B6" w:rsidRPr="0065444A" w:rsidRDefault="00BF61B6" w:rsidP="006722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347" w:type="dxa"/>
            <w:gridSpan w:val="3"/>
          </w:tcPr>
          <w:p w:rsidR="00BF61B6" w:rsidRPr="0065444A" w:rsidRDefault="00BF61B6" w:rsidP="006722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444A">
              <w:rPr>
                <w:rFonts w:ascii="Times New Roman" w:hAnsi="Times New Roman" w:cs="Times New Roman"/>
                <w:sz w:val="28"/>
                <w:szCs w:val="28"/>
              </w:rPr>
              <w:t>Экологизация видов транспорта.</w:t>
            </w:r>
          </w:p>
        </w:tc>
        <w:tc>
          <w:tcPr>
            <w:tcW w:w="2001" w:type="dxa"/>
          </w:tcPr>
          <w:p w:rsidR="00BF61B6" w:rsidRPr="0090539F" w:rsidRDefault="00BF61B6" w:rsidP="006722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539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08" w:type="dxa"/>
            <w:gridSpan w:val="2"/>
          </w:tcPr>
          <w:p w:rsidR="00BF61B6" w:rsidRPr="0065444A" w:rsidRDefault="00BF61B6" w:rsidP="006722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F61B6" w:rsidRPr="0065444A">
        <w:trPr>
          <w:trHeight w:val="585"/>
        </w:trPr>
        <w:tc>
          <w:tcPr>
            <w:tcW w:w="3111" w:type="dxa"/>
            <w:vMerge/>
          </w:tcPr>
          <w:p w:rsidR="00BF61B6" w:rsidRPr="0065444A" w:rsidRDefault="00BF61B6" w:rsidP="0067227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25" w:type="dxa"/>
          </w:tcPr>
          <w:p w:rsidR="00BF61B6" w:rsidRPr="0065444A" w:rsidRDefault="00BF61B6" w:rsidP="006722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347" w:type="dxa"/>
            <w:gridSpan w:val="3"/>
          </w:tcPr>
          <w:p w:rsidR="00BF61B6" w:rsidRPr="0065444A" w:rsidRDefault="00BF61B6" w:rsidP="006722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444A">
              <w:rPr>
                <w:rFonts w:ascii="Times New Roman" w:hAnsi="Times New Roman" w:cs="Times New Roman"/>
                <w:sz w:val="28"/>
                <w:szCs w:val="28"/>
              </w:rPr>
              <w:t>Экологизация  строительства зданий и сооружений.</w:t>
            </w:r>
          </w:p>
        </w:tc>
        <w:tc>
          <w:tcPr>
            <w:tcW w:w="2001" w:type="dxa"/>
          </w:tcPr>
          <w:p w:rsidR="00BF61B6" w:rsidRPr="0090539F" w:rsidRDefault="00BF61B6" w:rsidP="006722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539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08" w:type="dxa"/>
            <w:gridSpan w:val="2"/>
          </w:tcPr>
          <w:p w:rsidR="00BF61B6" w:rsidRPr="0065444A" w:rsidRDefault="00BF61B6" w:rsidP="006722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F61B6" w:rsidRPr="0065444A">
        <w:tc>
          <w:tcPr>
            <w:tcW w:w="3111" w:type="dxa"/>
            <w:vMerge/>
          </w:tcPr>
          <w:p w:rsidR="00BF61B6" w:rsidRPr="0065444A" w:rsidRDefault="00BF61B6" w:rsidP="0067227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872" w:type="dxa"/>
            <w:gridSpan w:val="4"/>
          </w:tcPr>
          <w:p w:rsidR="00BF61B6" w:rsidRPr="0065444A" w:rsidRDefault="00BF61B6" w:rsidP="006722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444A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работа:</w:t>
            </w:r>
          </w:p>
          <w:p w:rsidR="00BF61B6" w:rsidRPr="0065444A" w:rsidRDefault="00BF61B6" w:rsidP="006722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444A">
              <w:rPr>
                <w:rFonts w:ascii="Times New Roman" w:hAnsi="Times New Roman" w:cs="Times New Roman"/>
                <w:sz w:val="28"/>
                <w:szCs w:val="28"/>
              </w:rPr>
              <w:t>Испол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ьзуя учебную литературу написать тематические конспекты</w:t>
            </w:r>
            <w:r w:rsidRPr="0065444A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D6F9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Экологизация производственных технологий:</w:t>
            </w:r>
          </w:p>
          <w:p w:rsidR="00BF61B6" w:rsidRPr="0065444A" w:rsidRDefault="00BF61B6" w:rsidP="0067227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444A">
              <w:rPr>
                <w:rFonts w:ascii="Times New Roman" w:hAnsi="Times New Roman" w:cs="Times New Roman"/>
                <w:sz w:val="28"/>
                <w:szCs w:val="28"/>
              </w:rPr>
              <w:t>Экологизация использования почвенных и минеральных ресурсов;</w:t>
            </w:r>
          </w:p>
          <w:p w:rsidR="00BF61B6" w:rsidRPr="0065444A" w:rsidRDefault="00BF61B6" w:rsidP="0067227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444A">
              <w:rPr>
                <w:rFonts w:ascii="Times New Roman" w:hAnsi="Times New Roman" w:cs="Times New Roman"/>
                <w:sz w:val="28"/>
                <w:szCs w:val="28"/>
              </w:rPr>
              <w:t>Сокращение использования природных ресурсов;</w:t>
            </w:r>
          </w:p>
          <w:p w:rsidR="00BF61B6" w:rsidRPr="0065444A" w:rsidRDefault="00BF61B6" w:rsidP="0067227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444A">
              <w:rPr>
                <w:rFonts w:ascii="Times New Roman" w:hAnsi="Times New Roman" w:cs="Times New Roman"/>
                <w:sz w:val="28"/>
                <w:szCs w:val="28"/>
              </w:rPr>
              <w:t>Экологизация технологий добычи полезных ископаемых;</w:t>
            </w:r>
          </w:p>
        </w:tc>
        <w:tc>
          <w:tcPr>
            <w:tcW w:w="2001" w:type="dxa"/>
          </w:tcPr>
          <w:p w:rsidR="00BF61B6" w:rsidRPr="0065444A" w:rsidRDefault="00BF61B6" w:rsidP="006722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BF61B6" w:rsidRPr="0065444A" w:rsidRDefault="00BF61B6" w:rsidP="006722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444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08" w:type="dxa"/>
            <w:gridSpan w:val="2"/>
            <w:shd w:val="clear" w:color="auto" w:fill="7F7F7F"/>
          </w:tcPr>
          <w:p w:rsidR="00BF61B6" w:rsidRPr="0065444A" w:rsidRDefault="00BF61B6" w:rsidP="006722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BF61B6" w:rsidRPr="0065444A">
        <w:tc>
          <w:tcPr>
            <w:tcW w:w="14992" w:type="dxa"/>
            <w:gridSpan w:val="8"/>
          </w:tcPr>
          <w:p w:rsidR="00BF61B6" w:rsidRPr="0065444A" w:rsidRDefault="00BF61B6" w:rsidP="0067227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Раздел </w:t>
            </w:r>
            <w:r w:rsidRPr="0065444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5</w:t>
            </w:r>
          </w:p>
          <w:p w:rsidR="00BF61B6" w:rsidRPr="0065444A" w:rsidRDefault="00BF61B6" w:rsidP="0067227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5444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Охрана и использование природных ресурсов                                                     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          </w:t>
            </w:r>
            <w:r w:rsidRPr="0065444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65444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</w:tr>
      <w:tr w:rsidR="00BF61B6" w:rsidRPr="0065444A">
        <w:trPr>
          <w:trHeight w:val="565"/>
        </w:trPr>
        <w:tc>
          <w:tcPr>
            <w:tcW w:w="3111" w:type="dxa"/>
            <w:vMerge w:val="restart"/>
          </w:tcPr>
          <w:p w:rsidR="00BF61B6" w:rsidRPr="0065444A" w:rsidRDefault="00BF61B6" w:rsidP="0067227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5444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5.1</w:t>
            </w:r>
          </w:p>
          <w:p w:rsidR="00BF61B6" w:rsidRPr="0065444A" w:rsidRDefault="00BF61B6" w:rsidP="0067227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5444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Реализация ресурсоохранных</w:t>
            </w:r>
          </w:p>
          <w:p w:rsidR="00BF61B6" w:rsidRPr="0065444A" w:rsidRDefault="00BF61B6" w:rsidP="0067227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5444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мероприятий</w:t>
            </w:r>
          </w:p>
        </w:tc>
        <w:tc>
          <w:tcPr>
            <w:tcW w:w="7872" w:type="dxa"/>
            <w:gridSpan w:val="4"/>
          </w:tcPr>
          <w:p w:rsidR="00BF61B6" w:rsidRPr="0065444A" w:rsidRDefault="00BF61B6" w:rsidP="0067227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</w:t>
            </w:r>
            <w:r w:rsidRPr="0065444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одержание учебного материала</w:t>
            </w:r>
          </w:p>
        </w:tc>
        <w:tc>
          <w:tcPr>
            <w:tcW w:w="2001" w:type="dxa"/>
          </w:tcPr>
          <w:p w:rsidR="00BF61B6" w:rsidRPr="0065444A" w:rsidRDefault="00BF61B6" w:rsidP="0067227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       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65444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008" w:type="dxa"/>
            <w:gridSpan w:val="2"/>
            <w:shd w:val="clear" w:color="auto" w:fill="7F7F7F"/>
          </w:tcPr>
          <w:p w:rsidR="00BF61B6" w:rsidRPr="0065444A" w:rsidRDefault="00BF61B6" w:rsidP="006722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BF61B6" w:rsidRPr="0065444A" w:rsidRDefault="00BF61B6" w:rsidP="006722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BF61B6" w:rsidRPr="0065444A">
        <w:tc>
          <w:tcPr>
            <w:tcW w:w="3111" w:type="dxa"/>
            <w:vMerge/>
          </w:tcPr>
          <w:p w:rsidR="00BF61B6" w:rsidRPr="0065444A" w:rsidRDefault="00BF61B6" w:rsidP="006722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5" w:type="dxa"/>
          </w:tcPr>
          <w:p w:rsidR="00BF61B6" w:rsidRPr="0065444A" w:rsidRDefault="00BF61B6" w:rsidP="006722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444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47" w:type="dxa"/>
            <w:gridSpan w:val="3"/>
          </w:tcPr>
          <w:p w:rsidR="00BF61B6" w:rsidRPr="0065444A" w:rsidRDefault="00BF61B6" w:rsidP="006722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444A">
              <w:rPr>
                <w:rFonts w:ascii="Times New Roman" w:hAnsi="Times New Roman" w:cs="Times New Roman"/>
                <w:sz w:val="28"/>
                <w:szCs w:val="28"/>
              </w:rPr>
              <w:t>Классификация природоохранных  мероприятий.</w:t>
            </w:r>
          </w:p>
          <w:p w:rsidR="00BF61B6" w:rsidRPr="0065444A" w:rsidRDefault="00BF61B6" w:rsidP="006722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444A">
              <w:rPr>
                <w:rFonts w:ascii="Times New Roman" w:hAnsi="Times New Roman" w:cs="Times New Roman"/>
                <w:sz w:val="28"/>
                <w:szCs w:val="28"/>
              </w:rPr>
              <w:t>Охрана и рациональное использование природных ресурсов.</w:t>
            </w:r>
          </w:p>
        </w:tc>
        <w:tc>
          <w:tcPr>
            <w:tcW w:w="2001" w:type="dxa"/>
          </w:tcPr>
          <w:p w:rsidR="00BF61B6" w:rsidRPr="0090539F" w:rsidRDefault="00BF61B6" w:rsidP="006722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539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BF61B6" w:rsidRPr="0090539F" w:rsidRDefault="00BF61B6" w:rsidP="006722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8" w:type="dxa"/>
            <w:gridSpan w:val="2"/>
          </w:tcPr>
          <w:p w:rsidR="00BF61B6" w:rsidRPr="0065444A" w:rsidRDefault="00BF61B6" w:rsidP="006722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61B6" w:rsidRPr="0065444A" w:rsidRDefault="00BF61B6" w:rsidP="006722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444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F61B6" w:rsidRPr="0065444A">
        <w:trPr>
          <w:trHeight w:val="984"/>
        </w:trPr>
        <w:tc>
          <w:tcPr>
            <w:tcW w:w="3111" w:type="dxa"/>
            <w:vMerge/>
          </w:tcPr>
          <w:p w:rsidR="00BF61B6" w:rsidRPr="0065444A" w:rsidRDefault="00BF61B6" w:rsidP="0067227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25" w:type="dxa"/>
          </w:tcPr>
          <w:p w:rsidR="00BF61B6" w:rsidRPr="0065444A" w:rsidRDefault="00BF61B6" w:rsidP="006722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444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347" w:type="dxa"/>
            <w:gridSpan w:val="3"/>
          </w:tcPr>
          <w:p w:rsidR="00BF61B6" w:rsidRPr="0065444A" w:rsidRDefault="00BF61B6" w:rsidP="006722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444A">
              <w:rPr>
                <w:rFonts w:ascii="Times New Roman" w:hAnsi="Times New Roman" w:cs="Times New Roman"/>
                <w:sz w:val="28"/>
                <w:szCs w:val="28"/>
              </w:rPr>
              <w:t>Принципы международного взаимодействия в целях обеспечения рационального использования природных ресурсов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001" w:type="dxa"/>
          </w:tcPr>
          <w:p w:rsidR="00BF61B6" w:rsidRPr="0090539F" w:rsidRDefault="00BF61B6" w:rsidP="006722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539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08" w:type="dxa"/>
            <w:gridSpan w:val="2"/>
          </w:tcPr>
          <w:p w:rsidR="00BF61B6" w:rsidRPr="0065444A" w:rsidRDefault="00BF61B6" w:rsidP="006722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444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F61B6" w:rsidRPr="0065444A">
        <w:tc>
          <w:tcPr>
            <w:tcW w:w="3111" w:type="dxa"/>
            <w:vMerge/>
          </w:tcPr>
          <w:p w:rsidR="00BF61B6" w:rsidRPr="0065444A" w:rsidRDefault="00BF61B6" w:rsidP="0067227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872" w:type="dxa"/>
            <w:gridSpan w:val="4"/>
          </w:tcPr>
          <w:p w:rsidR="00BF61B6" w:rsidRPr="0065444A" w:rsidRDefault="00BF61B6" w:rsidP="006722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444A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работа:</w:t>
            </w:r>
          </w:p>
          <w:p w:rsidR="00BF61B6" w:rsidRPr="0065444A" w:rsidRDefault="00BF61B6" w:rsidP="006722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Подготовить доклад</w:t>
            </w:r>
            <w:r w:rsidRPr="0065444A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BF61B6" w:rsidRPr="0065444A" w:rsidRDefault="00BF61B6" w:rsidP="0067227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444A">
              <w:rPr>
                <w:rFonts w:ascii="Times New Roman" w:hAnsi="Times New Roman" w:cs="Times New Roman"/>
                <w:sz w:val="28"/>
                <w:szCs w:val="28"/>
              </w:rPr>
              <w:t>Экологическое со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знание и экологическая культура.</w:t>
            </w:r>
          </w:p>
          <w:p w:rsidR="00BF61B6" w:rsidRPr="0065444A" w:rsidRDefault="00BF61B6" w:rsidP="00672277">
            <w:pPr>
              <w:pStyle w:val="ListParagraph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444A">
              <w:rPr>
                <w:rFonts w:ascii="Times New Roman" w:hAnsi="Times New Roman" w:cs="Times New Roman"/>
                <w:sz w:val="28"/>
                <w:szCs w:val="28"/>
              </w:rPr>
              <w:t>Сущность экологич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еского воспитания и образования.</w:t>
            </w:r>
          </w:p>
          <w:p w:rsidR="00BF61B6" w:rsidRPr="0065444A" w:rsidRDefault="00BF61B6" w:rsidP="00672277">
            <w:pPr>
              <w:pStyle w:val="ListParagraph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1" w:type="dxa"/>
          </w:tcPr>
          <w:p w:rsidR="00BF61B6" w:rsidRPr="0065444A" w:rsidRDefault="00BF61B6" w:rsidP="006722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BF61B6" w:rsidRPr="0065444A" w:rsidRDefault="00BF61B6" w:rsidP="006722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444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08" w:type="dxa"/>
            <w:gridSpan w:val="2"/>
            <w:vMerge w:val="restart"/>
            <w:shd w:val="clear" w:color="auto" w:fill="7F7F7F"/>
          </w:tcPr>
          <w:p w:rsidR="00BF61B6" w:rsidRPr="0065444A" w:rsidRDefault="00BF61B6" w:rsidP="006722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BF61B6" w:rsidRPr="0065444A">
        <w:tc>
          <w:tcPr>
            <w:tcW w:w="3111" w:type="dxa"/>
            <w:vMerge/>
          </w:tcPr>
          <w:p w:rsidR="00BF61B6" w:rsidRPr="0065444A" w:rsidRDefault="00BF61B6" w:rsidP="0067227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872" w:type="dxa"/>
            <w:gridSpan w:val="4"/>
          </w:tcPr>
          <w:p w:rsidR="00BF61B6" w:rsidRPr="0065444A" w:rsidRDefault="00BF61B6" w:rsidP="006722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444A">
              <w:rPr>
                <w:rFonts w:ascii="Times New Roman" w:hAnsi="Times New Roman" w:cs="Times New Roman"/>
                <w:sz w:val="28"/>
                <w:szCs w:val="28"/>
              </w:rPr>
              <w:t>Всего:</w:t>
            </w:r>
          </w:p>
        </w:tc>
        <w:tc>
          <w:tcPr>
            <w:tcW w:w="2001" w:type="dxa"/>
          </w:tcPr>
          <w:p w:rsidR="00BF61B6" w:rsidRPr="0065444A" w:rsidRDefault="00BF61B6" w:rsidP="006722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 макс; 16с.р; 30 теор; 2 лпз;</w:t>
            </w:r>
          </w:p>
        </w:tc>
        <w:tc>
          <w:tcPr>
            <w:tcW w:w="2008" w:type="dxa"/>
            <w:gridSpan w:val="2"/>
            <w:vMerge/>
          </w:tcPr>
          <w:p w:rsidR="00BF61B6" w:rsidRPr="0065444A" w:rsidRDefault="00BF61B6" w:rsidP="006722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</w:tbl>
    <w:p w:rsidR="00BF61B6" w:rsidRPr="003D4447" w:rsidRDefault="00BF61B6" w:rsidP="00A824AC">
      <w:pPr>
        <w:rPr>
          <w:rFonts w:ascii="Times New Roman" w:hAnsi="Times New Roman" w:cs="Times New Roman"/>
          <w:b/>
          <w:bCs/>
          <w:sz w:val="32"/>
          <w:szCs w:val="32"/>
        </w:rPr>
        <w:sectPr w:rsidR="00BF61B6" w:rsidRPr="003D4447" w:rsidSect="0090539F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BF61B6" w:rsidRPr="00405392" w:rsidRDefault="00BF61B6" w:rsidP="003D4447">
      <w:pPr>
        <w:pStyle w:val="ListParagraph"/>
        <w:spacing w:line="240" w:lineRule="auto"/>
        <w:ind w:left="0"/>
        <w:rPr>
          <w:rFonts w:ascii="Times New Roman" w:hAnsi="Times New Roman" w:cs="Times New Roman"/>
          <w:b/>
          <w:bCs/>
          <w:sz w:val="32"/>
          <w:szCs w:val="32"/>
        </w:rPr>
      </w:pPr>
    </w:p>
    <w:p w:rsidR="00BF61B6" w:rsidRPr="008672EB" w:rsidRDefault="00BF61B6" w:rsidP="008672EB">
      <w:pPr>
        <w:pStyle w:val="ListParagraph"/>
        <w:spacing w:line="240" w:lineRule="auto"/>
        <w:ind w:left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B81667">
        <w:rPr>
          <w:rFonts w:ascii="Times New Roman" w:hAnsi="Times New Roman" w:cs="Times New Roman"/>
          <w:b/>
          <w:bCs/>
          <w:sz w:val="32"/>
          <w:szCs w:val="32"/>
        </w:rPr>
        <w:t>3</w:t>
      </w:r>
      <w:r>
        <w:rPr>
          <w:rFonts w:ascii="Times New Roman" w:hAnsi="Times New Roman" w:cs="Times New Roman"/>
          <w:b/>
          <w:bCs/>
          <w:sz w:val="32"/>
          <w:szCs w:val="32"/>
        </w:rPr>
        <w:t>. УСЛОВИЯ РЕАЛИЗАЦИИ</w:t>
      </w:r>
    </w:p>
    <w:p w:rsidR="00BF61B6" w:rsidRDefault="00BF61B6" w:rsidP="008672EB">
      <w:pPr>
        <w:numPr>
          <w:ilvl w:val="1"/>
          <w:numId w:val="38"/>
        </w:numPr>
        <w:spacing w:before="100" w:beforeAutospacing="1" w:after="100" w:afterAutospacing="1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Требования к минимальному материально – техническому обеспечению</w:t>
      </w:r>
    </w:p>
    <w:p w:rsidR="00BF61B6" w:rsidRDefault="00BF61B6" w:rsidP="008E6572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программы дисциплины требует наличия учебного кабинета: экологических основ природопользования.</w:t>
      </w:r>
    </w:p>
    <w:p w:rsidR="00BF61B6" w:rsidRDefault="00BF61B6" w:rsidP="008E6572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 учебного кабинета: рабочее место преподавателя, посадочные места для обучающихся по их количеству, настенная доска;</w:t>
      </w:r>
    </w:p>
    <w:p w:rsidR="00BF61B6" w:rsidRPr="00F766E6" w:rsidRDefault="00BF61B6" w:rsidP="008E6572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61B6" w:rsidRDefault="00BF61B6" w:rsidP="008672EB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3.2 Информационное обеспечение обучения</w:t>
      </w:r>
    </w:p>
    <w:p w:rsidR="00BF61B6" w:rsidRDefault="00BF61B6" w:rsidP="008672EB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Перечень рекомендуемых учебных изданий,  интернет – ресурсов, дополнительной литературы</w:t>
      </w:r>
    </w:p>
    <w:p w:rsidR="00BF61B6" w:rsidRDefault="00BF61B6" w:rsidP="008672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Основная литература:</w:t>
      </w:r>
    </w:p>
    <w:p w:rsidR="00BF61B6" w:rsidRDefault="00BF61B6" w:rsidP="008672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Экологические основы природопользования: учебник для СПО/ </w:t>
      </w:r>
    </w:p>
    <w:p w:rsidR="00BF61B6" w:rsidRDefault="00BF61B6" w:rsidP="008672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А.В. Козачёк – Ростов н/Д: Феникс, 2012</w:t>
      </w:r>
    </w:p>
    <w:p w:rsidR="00BF61B6" w:rsidRDefault="00BF61B6" w:rsidP="008672EB">
      <w:pPr>
        <w:spacing w:before="100" w:beforeAutospacing="1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Экологические основы природопользования: учебник для СПО/</w:t>
      </w:r>
    </w:p>
    <w:p w:rsidR="00BF61B6" w:rsidRDefault="00BF61B6" w:rsidP="008672EB">
      <w:pPr>
        <w:spacing w:before="100" w:beforeAutospacing="1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Т. П. Трушин – Ростов н/Д: Феникс,  2012</w:t>
      </w:r>
    </w:p>
    <w:p w:rsidR="00BF61B6" w:rsidRDefault="00BF61B6" w:rsidP="008672EB">
      <w:pPr>
        <w:spacing w:before="100" w:beforeAutospacing="1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Экологические основы природопользования: учебник для СПО/</w:t>
      </w:r>
    </w:p>
    <w:p w:rsidR="00BF61B6" w:rsidRDefault="00BF61B6" w:rsidP="008672EB">
      <w:pPr>
        <w:spacing w:before="100" w:beforeAutospacing="1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В.М. Константинов – Москва: 2012</w:t>
      </w:r>
    </w:p>
    <w:p w:rsidR="00BF61B6" w:rsidRDefault="00BF61B6" w:rsidP="008672EB">
      <w:pPr>
        <w:spacing w:before="100" w:beforeAutospacing="1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Экология России: учебник для СПО/ Б. М. Миркин – Москва: 2012</w:t>
      </w:r>
    </w:p>
    <w:p w:rsidR="00BF61B6" w:rsidRDefault="00BF61B6" w:rsidP="008672EB">
      <w:pPr>
        <w:spacing w:before="100" w:beforeAutospacing="1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Экологические основы природопользования: учебно – методическое пособие/ Е. И. Тупикин – Москва: 2012</w:t>
      </w:r>
    </w:p>
    <w:p w:rsidR="00BF61B6" w:rsidRDefault="00BF61B6" w:rsidP="008E6572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61B6" w:rsidRDefault="00BF61B6" w:rsidP="008E6572">
      <w:p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Дополнительные источники:</w:t>
      </w:r>
    </w:p>
    <w:p w:rsidR="00BF61B6" w:rsidRDefault="00BF61B6" w:rsidP="008E6572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Управление экологической безопасностью и рациональным использование природных ресурсов: учебное пособие/ И.С. Масленникова – С- Петербург 2012</w:t>
      </w:r>
    </w:p>
    <w:p w:rsidR="00BF61B6" w:rsidRDefault="00BF61B6" w:rsidP="008E6572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Общая экология: учебное пособие – под редакцией Данилова – Данильяна – Москва 2012</w:t>
      </w:r>
    </w:p>
    <w:p w:rsidR="00BF61B6" w:rsidRDefault="00BF61B6" w:rsidP="008E6572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61B6" w:rsidRDefault="00BF61B6" w:rsidP="008E6572">
      <w:p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Интернет –ресурсы/сайты</w:t>
      </w:r>
    </w:p>
    <w:p w:rsidR="00BF61B6" w:rsidRDefault="00BF61B6" w:rsidP="008E6572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htt</w:t>
      </w:r>
      <w:r>
        <w:rPr>
          <w:rFonts w:ascii="Times New Roman" w:hAnsi="Times New Roman" w:cs="Times New Roman"/>
          <w:sz w:val="28"/>
          <w:szCs w:val="28"/>
        </w:rPr>
        <w:t>://</w:t>
      </w:r>
      <w:r>
        <w:rPr>
          <w:rFonts w:ascii="Times New Roman" w:hAnsi="Times New Roman" w:cs="Times New Roman"/>
          <w:sz w:val="28"/>
          <w:szCs w:val="28"/>
          <w:lang w:val="en-US"/>
        </w:rPr>
        <w:t>www</w:t>
      </w:r>
      <w:r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  <w:lang w:val="en-US"/>
        </w:rPr>
        <w:t>verhovi</w:t>
      </w:r>
      <w:r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r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  <w:lang w:val="en-US"/>
        </w:rPr>
        <w:t>rb</w:t>
      </w:r>
      <w:r>
        <w:rPr>
          <w:rFonts w:ascii="Times New Roman" w:hAnsi="Times New Roman" w:cs="Times New Roman"/>
          <w:sz w:val="28"/>
          <w:szCs w:val="28"/>
        </w:rPr>
        <w:t>/ - Природа России. Национальный портал</w:t>
      </w:r>
    </w:p>
    <w:p w:rsidR="00BF61B6" w:rsidRDefault="00BF61B6" w:rsidP="008E65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>http</w:t>
      </w:r>
      <w:r>
        <w:rPr>
          <w:rFonts w:ascii="Times New Roman" w:hAnsi="Times New Roman" w:cs="Times New Roman"/>
          <w:sz w:val="28"/>
          <w:szCs w:val="28"/>
        </w:rPr>
        <w:t>://</w:t>
      </w:r>
      <w:r>
        <w:rPr>
          <w:rFonts w:ascii="Times New Roman" w:hAnsi="Times New Roman" w:cs="Times New Roman"/>
          <w:sz w:val="28"/>
          <w:szCs w:val="28"/>
          <w:lang w:val="en-US"/>
        </w:rPr>
        <w:t>www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wwf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ru</w:t>
      </w:r>
    </w:p>
    <w:p w:rsidR="00BF61B6" w:rsidRDefault="00BF61B6" w:rsidP="008E65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>http</w:t>
      </w:r>
      <w:r>
        <w:rPr>
          <w:rFonts w:ascii="Times New Roman" w:hAnsi="Times New Roman" w:cs="Times New Roman"/>
          <w:sz w:val="28"/>
          <w:szCs w:val="28"/>
        </w:rPr>
        <w:t>://</w:t>
      </w:r>
      <w:r>
        <w:rPr>
          <w:rFonts w:ascii="Times New Roman" w:hAnsi="Times New Roman" w:cs="Times New Roman"/>
          <w:sz w:val="28"/>
          <w:szCs w:val="28"/>
          <w:lang w:val="en-US"/>
        </w:rPr>
        <w:t>oopt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info</w:t>
      </w:r>
      <w:r>
        <w:rPr>
          <w:rFonts w:ascii="Times New Roman" w:hAnsi="Times New Roman" w:cs="Times New Roman"/>
          <w:sz w:val="28"/>
          <w:szCs w:val="28"/>
        </w:rPr>
        <w:t>/</w:t>
      </w:r>
    </w:p>
    <w:p w:rsidR="00BF61B6" w:rsidRDefault="00BF61B6" w:rsidP="008E65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>http</w:t>
      </w:r>
      <w:r>
        <w:rPr>
          <w:rFonts w:ascii="Times New Roman" w:hAnsi="Times New Roman" w:cs="Times New Roman"/>
          <w:sz w:val="28"/>
          <w:szCs w:val="28"/>
        </w:rPr>
        <w:t>://</w:t>
      </w:r>
      <w:r>
        <w:rPr>
          <w:rFonts w:ascii="Times New Roman" w:hAnsi="Times New Roman" w:cs="Times New Roman"/>
          <w:sz w:val="28"/>
          <w:szCs w:val="28"/>
          <w:lang w:val="en-US"/>
        </w:rPr>
        <w:t>www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info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mos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ru</w:t>
      </w:r>
    </w:p>
    <w:p w:rsidR="00BF61B6" w:rsidRDefault="00BF61B6" w:rsidP="008E657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61B6" w:rsidRPr="00B81667" w:rsidRDefault="00BF61B6" w:rsidP="008E6572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F61B6" w:rsidRDefault="00BF61B6" w:rsidP="008E6572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F61B6" w:rsidRPr="00B81667" w:rsidRDefault="00BF61B6" w:rsidP="008E6572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F61B6" w:rsidRDefault="00BF61B6" w:rsidP="008672EB">
      <w:pPr>
        <w:spacing w:line="240" w:lineRule="auto"/>
        <w:ind w:left="-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41598">
        <w:rPr>
          <w:rFonts w:ascii="Times New Roman" w:hAnsi="Times New Roman" w:cs="Times New Roman"/>
          <w:b/>
          <w:bCs/>
          <w:sz w:val="28"/>
          <w:szCs w:val="28"/>
        </w:rPr>
        <w:t xml:space="preserve">4 </w:t>
      </w:r>
      <w:r>
        <w:rPr>
          <w:rFonts w:ascii="Times New Roman" w:hAnsi="Times New Roman" w:cs="Times New Roman"/>
          <w:b/>
          <w:bCs/>
          <w:sz w:val="28"/>
          <w:szCs w:val="28"/>
        </w:rPr>
        <w:t>Контроль и оценка результатов освоения учебной дисциплины</w:t>
      </w:r>
    </w:p>
    <w:p w:rsidR="00BF61B6" w:rsidRDefault="00BF61B6" w:rsidP="008E6572">
      <w:pPr>
        <w:spacing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Контроль и оценка </w:t>
      </w:r>
      <w:r>
        <w:rPr>
          <w:rFonts w:ascii="Times New Roman" w:hAnsi="Times New Roman" w:cs="Times New Roman"/>
          <w:sz w:val="28"/>
          <w:szCs w:val="28"/>
        </w:rPr>
        <w:t xml:space="preserve"> результатов освоения учебной дисциплины осуществляется преподавателем в процессе проведения практических занятий, тестирования, выполнения обучающимися индивидуальных заданий, проектов, исследований.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68"/>
        <w:gridCol w:w="5069"/>
      </w:tblGrid>
      <w:tr w:rsidR="00BF61B6">
        <w:tc>
          <w:tcPr>
            <w:tcW w:w="5068" w:type="dxa"/>
          </w:tcPr>
          <w:p w:rsidR="00BF61B6" w:rsidRPr="00B14273" w:rsidRDefault="00BF61B6" w:rsidP="0005175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4273">
              <w:rPr>
                <w:rFonts w:ascii="Times New Roman" w:hAnsi="Times New Roman" w:cs="Times New Roman"/>
                <w:sz w:val="28"/>
                <w:szCs w:val="28"/>
              </w:rPr>
              <w:t>Результаты обучения (усвоенные умения, усвоенные знания)</w:t>
            </w:r>
          </w:p>
        </w:tc>
        <w:tc>
          <w:tcPr>
            <w:tcW w:w="5069" w:type="dxa"/>
          </w:tcPr>
          <w:p w:rsidR="00BF61B6" w:rsidRPr="00B14273" w:rsidRDefault="00BF61B6" w:rsidP="0005175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4273">
              <w:rPr>
                <w:rFonts w:ascii="Times New Roman" w:hAnsi="Times New Roman" w:cs="Times New Roman"/>
                <w:sz w:val="28"/>
                <w:szCs w:val="28"/>
              </w:rPr>
              <w:t>Формы и методы контроля и оценки результатов обучения</w:t>
            </w:r>
          </w:p>
        </w:tc>
      </w:tr>
      <w:tr w:rsidR="00BF61B6">
        <w:trPr>
          <w:trHeight w:val="1641"/>
        </w:trPr>
        <w:tc>
          <w:tcPr>
            <w:tcW w:w="5068" w:type="dxa"/>
          </w:tcPr>
          <w:p w:rsidR="00BF61B6" w:rsidRPr="00B14273" w:rsidRDefault="00BF61B6" w:rsidP="00051757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1427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Умения:</w:t>
            </w:r>
          </w:p>
          <w:p w:rsidR="00BF61B6" w:rsidRPr="00B14273" w:rsidRDefault="00BF61B6" w:rsidP="00051757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14273">
              <w:rPr>
                <w:rFonts w:ascii="Times New Roman" w:hAnsi="Times New Roman" w:cs="Times New Roman"/>
                <w:sz w:val="28"/>
                <w:szCs w:val="28"/>
              </w:rPr>
              <w:t>Анализировать и прогнозировать экологические последствия различных видов деятельности;</w:t>
            </w:r>
          </w:p>
        </w:tc>
        <w:tc>
          <w:tcPr>
            <w:tcW w:w="5069" w:type="dxa"/>
          </w:tcPr>
          <w:p w:rsidR="00BF61B6" w:rsidRPr="00B14273" w:rsidRDefault="00BF61B6" w:rsidP="0005175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Оценка выполнения  </w:t>
            </w:r>
            <w:r w:rsidRPr="00B14273">
              <w:rPr>
                <w:rFonts w:ascii="Times New Roman" w:hAnsi="Times New Roman" w:cs="Times New Roman"/>
                <w:sz w:val="28"/>
                <w:szCs w:val="28"/>
              </w:rPr>
              <w:t xml:space="preserve"> индивидуальных заданий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F61B6">
        <w:tc>
          <w:tcPr>
            <w:tcW w:w="5068" w:type="dxa"/>
          </w:tcPr>
          <w:p w:rsidR="00BF61B6" w:rsidRPr="00B14273" w:rsidRDefault="00BF61B6" w:rsidP="0005175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4273">
              <w:rPr>
                <w:rFonts w:ascii="Times New Roman" w:hAnsi="Times New Roman" w:cs="Times New Roman"/>
                <w:sz w:val="28"/>
                <w:szCs w:val="28"/>
              </w:rPr>
              <w:t xml:space="preserve">Использовать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профессиональной деятельности </w:t>
            </w:r>
            <w:r w:rsidRPr="00B14273">
              <w:rPr>
                <w:rFonts w:ascii="Times New Roman" w:hAnsi="Times New Roman" w:cs="Times New Roman"/>
                <w:sz w:val="28"/>
                <w:szCs w:val="28"/>
              </w:rPr>
              <w:t>представления о взаимосвязи организмов и среды обитания;</w:t>
            </w:r>
          </w:p>
        </w:tc>
        <w:tc>
          <w:tcPr>
            <w:tcW w:w="5069" w:type="dxa"/>
          </w:tcPr>
          <w:p w:rsidR="00BF61B6" w:rsidRPr="00B14273" w:rsidRDefault="00BF61B6" w:rsidP="0005175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Оценка выполнения </w:t>
            </w:r>
            <w:r w:rsidRPr="00B14273">
              <w:rPr>
                <w:rFonts w:ascii="Times New Roman" w:hAnsi="Times New Roman" w:cs="Times New Roman"/>
                <w:sz w:val="28"/>
                <w:szCs w:val="28"/>
              </w:rPr>
              <w:t xml:space="preserve"> тематических конспектов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F61B6">
        <w:tc>
          <w:tcPr>
            <w:tcW w:w="5068" w:type="dxa"/>
          </w:tcPr>
          <w:p w:rsidR="00BF61B6" w:rsidRPr="00B14273" w:rsidRDefault="00BF61B6" w:rsidP="0005175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4273">
              <w:rPr>
                <w:rFonts w:ascii="Times New Roman" w:hAnsi="Times New Roman" w:cs="Times New Roman"/>
                <w:sz w:val="28"/>
                <w:szCs w:val="28"/>
              </w:rPr>
              <w:t>Соблюдать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профессиональной деятельности</w:t>
            </w:r>
            <w:r w:rsidRPr="00B14273">
              <w:rPr>
                <w:rFonts w:ascii="Times New Roman" w:hAnsi="Times New Roman" w:cs="Times New Roman"/>
                <w:sz w:val="28"/>
                <w:szCs w:val="28"/>
              </w:rPr>
              <w:t xml:space="preserve"> регламенты экологической безопасности;</w:t>
            </w:r>
          </w:p>
        </w:tc>
        <w:tc>
          <w:tcPr>
            <w:tcW w:w="5069" w:type="dxa"/>
          </w:tcPr>
          <w:p w:rsidR="00BF61B6" w:rsidRPr="00B14273" w:rsidRDefault="00BF61B6" w:rsidP="0005175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Оценка выполнения </w:t>
            </w:r>
            <w:r w:rsidRPr="00B14273">
              <w:rPr>
                <w:rFonts w:ascii="Times New Roman" w:hAnsi="Times New Roman" w:cs="Times New Roman"/>
                <w:sz w:val="28"/>
                <w:szCs w:val="28"/>
              </w:rPr>
              <w:t xml:space="preserve"> ситуационных задач, индивидуальных заданий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F61B6">
        <w:tc>
          <w:tcPr>
            <w:tcW w:w="5068" w:type="dxa"/>
          </w:tcPr>
          <w:p w:rsidR="00BF61B6" w:rsidRPr="00B14273" w:rsidRDefault="00BF61B6" w:rsidP="00051757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1427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Знания:</w:t>
            </w:r>
          </w:p>
          <w:p w:rsidR="00BF61B6" w:rsidRPr="00B14273" w:rsidRDefault="00BF61B6" w:rsidP="0005175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4273">
              <w:rPr>
                <w:rFonts w:ascii="Times New Roman" w:hAnsi="Times New Roman" w:cs="Times New Roman"/>
                <w:sz w:val="28"/>
                <w:szCs w:val="28"/>
              </w:rPr>
              <w:t>Принципы вз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аимодействия живых организмов и  среды</w:t>
            </w:r>
            <w:r w:rsidRPr="00B14273">
              <w:rPr>
                <w:rFonts w:ascii="Times New Roman" w:hAnsi="Times New Roman" w:cs="Times New Roman"/>
                <w:sz w:val="28"/>
                <w:szCs w:val="28"/>
              </w:rPr>
              <w:t xml:space="preserve"> обитания;</w:t>
            </w:r>
          </w:p>
        </w:tc>
        <w:tc>
          <w:tcPr>
            <w:tcW w:w="5069" w:type="dxa"/>
          </w:tcPr>
          <w:p w:rsidR="00BF61B6" w:rsidRPr="00B14273" w:rsidRDefault="00BF61B6" w:rsidP="0005175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Оценка выполнения </w:t>
            </w:r>
            <w:r w:rsidRPr="00B142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тестовых заданий</w:t>
            </w:r>
            <w:r w:rsidRPr="00B14273">
              <w:rPr>
                <w:rFonts w:ascii="Times New Roman" w:hAnsi="Times New Roman" w:cs="Times New Roman"/>
                <w:sz w:val="28"/>
                <w:szCs w:val="28"/>
              </w:rPr>
              <w:t>, заполнение таблиц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F61B6">
        <w:tc>
          <w:tcPr>
            <w:tcW w:w="5068" w:type="dxa"/>
          </w:tcPr>
          <w:p w:rsidR="00BF61B6" w:rsidRPr="00B14273" w:rsidRDefault="00BF61B6" w:rsidP="0005175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4273">
              <w:rPr>
                <w:rFonts w:ascii="Times New Roman" w:hAnsi="Times New Roman" w:cs="Times New Roman"/>
                <w:sz w:val="28"/>
                <w:szCs w:val="28"/>
              </w:rPr>
              <w:t>Особенности взаимодействия общества и природы;</w:t>
            </w:r>
          </w:p>
        </w:tc>
        <w:tc>
          <w:tcPr>
            <w:tcW w:w="5069" w:type="dxa"/>
          </w:tcPr>
          <w:p w:rsidR="00BF61B6" w:rsidRPr="00B14273" w:rsidRDefault="00BF61B6" w:rsidP="0005175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Оценка выполнения </w:t>
            </w:r>
            <w:r w:rsidRPr="00B14273">
              <w:rPr>
                <w:rFonts w:ascii="Times New Roman" w:hAnsi="Times New Roman" w:cs="Times New Roman"/>
                <w:sz w:val="28"/>
                <w:szCs w:val="28"/>
              </w:rPr>
              <w:t xml:space="preserve"> индивидуальных заданий;</w:t>
            </w:r>
          </w:p>
        </w:tc>
      </w:tr>
      <w:tr w:rsidR="00BF61B6">
        <w:tc>
          <w:tcPr>
            <w:tcW w:w="5068" w:type="dxa"/>
          </w:tcPr>
          <w:p w:rsidR="00BF61B6" w:rsidRPr="00B14273" w:rsidRDefault="00BF61B6" w:rsidP="0005175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 и</w:t>
            </w:r>
            <w:r w:rsidRPr="00B14273">
              <w:rPr>
                <w:rFonts w:ascii="Times New Roman" w:hAnsi="Times New Roman" w:cs="Times New Roman"/>
                <w:sz w:val="28"/>
                <w:szCs w:val="28"/>
              </w:rPr>
              <w:t>сточники техногенного воздействия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окружающую среду</w:t>
            </w:r>
            <w:r w:rsidRPr="00B1427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  <w:tc>
          <w:tcPr>
            <w:tcW w:w="5069" w:type="dxa"/>
          </w:tcPr>
          <w:p w:rsidR="00BF61B6" w:rsidRPr="00B14273" w:rsidRDefault="00BF61B6" w:rsidP="0005175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Оценка выполнения </w:t>
            </w:r>
            <w:r w:rsidRPr="00B14273">
              <w:rPr>
                <w:rFonts w:ascii="Times New Roman" w:hAnsi="Times New Roman" w:cs="Times New Roman"/>
                <w:sz w:val="28"/>
                <w:szCs w:val="28"/>
              </w:rPr>
              <w:t xml:space="preserve"> тематических конспектов, таблиц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F61B6">
        <w:tc>
          <w:tcPr>
            <w:tcW w:w="5068" w:type="dxa"/>
          </w:tcPr>
          <w:p w:rsidR="00BF61B6" w:rsidRDefault="00BF61B6" w:rsidP="0005175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Условия устойчивого развития экосистем и возможные причины возникновения экологического кризиса;</w:t>
            </w:r>
          </w:p>
        </w:tc>
        <w:tc>
          <w:tcPr>
            <w:tcW w:w="5069" w:type="dxa"/>
          </w:tcPr>
          <w:p w:rsidR="00BF61B6" w:rsidRDefault="00BF61B6" w:rsidP="0005175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Оценка докладов</w:t>
            </w:r>
          </w:p>
        </w:tc>
      </w:tr>
      <w:tr w:rsidR="00BF61B6">
        <w:tc>
          <w:tcPr>
            <w:tcW w:w="5068" w:type="dxa"/>
          </w:tcPr>
          <w:p w:rsidR="00BF61B6" w:rsidRDefault="00BF61B6" w:rsidP="0005175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Принципы и методы рационального природоподьзования;</w:t>
            </w:r>
          </w:p>
        </w:tc>
        <w:tc>
          <w:tcPr>
            <w:tcW w:w="5069" w:type="dxa"/>
          </w:tcPr>
          <w:p w:rsidR="00BF61B6" w:rsidRDefault="00BF61B6" w:rsidP="0005175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Проверка выполнения самостоятельных работ</w:t>
            </w:r>
          </w:p>
        </w:tc>
      </w:tr>
      <w:tr w:rsidR="00BF61B6">
        <w:tc>
          <w:tcPr>
            <w:tcW w:w="5068" w:type="dxa"/>
          </w:tcPr>
          <w:p w:rsidR="00BF61B6" w:rsidRPr="00B14273" w:rsidRDefault="00BF61B6" w:rsidP="0005175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4273">
              <w:rPr>
                <w:rFonts w:ascii="Times New Roman" w:hAnsi="Times New Roman" w:cs="Times New Roman"/>
                <w:sz w:val="28"/>
                <w:szCs w:val="28"/>
              </w:rPr>
              <w:t>Методы экологического регулирования;</w:t>
            </w:r>
          </w:p>
        </w:tc>
        <w:tc>
          <w:tcPr>
            <w:tcW w:w="5069" w:type="dxa"/>
          </w:tcPr>
          <w:p w:rsidR="00BF61B6" w:rsidRPr="00B14273" w:rsidRDefault="00BF61B6" w:rsidP="0005175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Оценка выполнения </w:t>
            </w:r>
            <w:r w:rsidRPr="00B14273">
              <w:rPr>
                <w:rFonts w:ascii="Times New Roman" w:hAnsi="Times New Roman" w:cs="Times New Roman"/>
                <w:sz w:val="28"/>
                <w:szCs w:val="28"/>
              </w:rPr>
              <w:t xml:space="preserve"> индивидуальных заданий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F61B6">
        <w:tc>
          <w:tcPr>
            <w:tcW w:w="5068" w:type="dxa"/>
          </w:tcPr>
          <w:p w:rsidR="00BF61B6" w:rsidRPr="00B14273" w:rsidRDefault="00BF61B6" w:rsidP="0005175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Принципы размещения производств различного типа;</w:t>
            </w:r>
          </w:p>
        </w:tc>
        <w:tc>
          <w:tcPr>
            <w:tcW w:w="5069" w:type="dxa"/>
          </w:tcPr>
          <w:p w:rsidR="00BF61B6" w:rsidRDefault="00BF61B6" w:rsidP="0005175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Оценка выполнения индивидуальных заданий</w:t>
            </w:r>
          </w:p>
        </w:tc>
      </w:tr>
      <w:tr w:rsidR="00BF61B6">
        <w:tc>
          <w:tcPr>
            <w:tcW w:w="5068" w:type="dxa"/>
          </w:tcPr>
          <w:p w:rsidR="00BF61B6" w:rsidRPr="00B14273" w:rsidRDefault="00BF61B6" w:rsidP="0005175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 группы отходов, их источники и масштабы образования;</w:t>
            </w:r>
          </w:p>
        </w:tc>
        <w:tc>
          <w:tcPr>
            <w:tcW w:w="5069" w:type="dxa"/>
          </w:tcPr>
          <w:p w:rsidR="00BF61B6" w:rsidRDefault="00BF61B6" w:rsidP="0005175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Проверка составления схем классификации</w:t>
            </w:r>
          </w:p>
        </w:tc>
      </w:tr>
      <w:tr w:rsidR="00BF61B6">
        <w:tc>
          <w:tcPr>
            <w:tcW w:w="5068" w:type="dxa"/>
          </w:tcPr>
          <w:p w:rsidR="00BF61B6" w:rsidRPr="00B14273" w:rsidRDefault="00BF61B6" w:rsidP="0005175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Понятие и принципы мониторинга окружающей среды;</w:t>
            </w:r>
          </w:p>
        </w:tc>
        <w:tc>
          <w:tcPr>
            <w:tcW w:w="5069" w:type="dxa"/>
          </w:tcPr>
          <w:p w:rsidR="00BF61B6" w:rsidRDefault="00BF61B6" w:rsidP="0005175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Тестирование</w:t>
            </w:r>
          </w:p>
        </w:tc>
      </w:tr>
      <w:tr w:rsidR="00BF61B6">
        <w:tc>
          <w:tcPr>
            <w:tcW w:w="5068" w:type="dxa"/>
          </w:tcPr>
          <w:p w:rsidR="00BF61B6" w:rsidRPr="00B14273" w:rsidRDefault="00BF61B6" w:rsidP="0005175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4273">
              <w:rPr>
                <w:rFonts w:ascii="Times New Roman" w:hAnsi="Times New Roman" w:cs="Times New Roman"/>
                <w:sz w:val="28"/>
                <w:szCs w:val="28"/>
              </w:rPr>
              <w:t>Правовые и социальные вопросы природопользования и экологической безопасности;</w:t>
            </w:r>
          </w:p>
        </w:tc>
        <w:tc>
          <w:tcPr>
            <w:tcW w:w="5069" w:type="dxa"/>
          </w:tcPr>
          <w:p w:rsidR="00BF61B6" w:rsidRPr="00B14273" w:rsidRDefault="00BF61B6" w:rsidP="0005175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Оценка выполнения </w:t>
            </w:r>
            <w:r w:rsidRPr="00B14273">
              <w:rPr>
                <w:rFonts w:ascii="Times New Roman" w:hAnsi="Times New Roman" w:cs="Times New Roman"/>
                <w:sz w:val="28"/>
                <w:szCs w:val="28"/>
              </w:rPr>
              <w:t xml:space="preserve"> тематических конспектов, схем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F61B6" w:rsidTr="0004070B">
        <w:trPr>
          <w:trHeight w:val="1612"/>
        </w:trPr>
        <w:tc>
          <w:tcPr>
            <w:tcW w:w="5068" w:type="dxa"/>
          </w:tcPr>
          <w:p w:rsidR="00BF61B6" w:rsidRDefault="00BF61B6" w:rsidP="00FC7EE8">
            <w:pPr>
              <w:pStyle w:val="ListParagraph"/>
              <w:ind w:left="-1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Принципы и правила международного сотрудничества в области природопользования и охраны окружающей среды;</w:t>
            </w:r>
          </w:p>
          <w:p w:rsidR="00BF61B6" w:rsidRPr="00B14273" w:rsidRDefault="00BF61B6" w:rsidP="0005175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9" w:type="dxa"/>
          </w:tcPr>
          <w:p w:rsidR="00BF61B6" w:rsidRDefault="00BF61B6" w:rsidP="0005175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Оценка выполнения </w:t>
            </w:r>
            <w:r w:rsidRPr="00B14273">
              <w:rPr>
                <w:rFonts w:ascii="Times New Roman" w:hAnsi="Times New Roman" w:cs="Times New Roman"/>
                <w:sz w:val="28"/>
                <w:szCs w:val="28"/>
              </w:rPr>
              <w:t>конспектов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нормативной литературе</w:t>
            </w:r>
          </w:p>
        </w:tc>
      </w:tr>
      <w:tr w:rsidR="00BF61B6" w:rsidTr="0004070B">
        <w:trPr>
          <w:trHeight w:val="1006"/>
        </w:trPr>
        <w:tc>
          <w:tcPr>
            <w:tcW w:w="5068" w:type="dxa"/>
          </w:tcPr>
          <w:p w:rsidR="00BF61B6" w:rsidRDefault="00BF61B6" w:rsidP="0004070B">
            <w:pPr>
              <w:pStyle w:val="ListParagraph"/>
              <w:ind w:left="-1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Природоресурсный потенциал Российской Федерации;</w:t>
            </w:r>
          </w:p>
          <w:p w:rsidR="00BF61B6" w:rsidRPr="00B14273" w:rsidRDefault="00BF61B6" w:rsidP="0004070B">
            <w:pPr>
              <w:pStyle w:val="ListParagraph"/>
              <w:ind w:left="-1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9" w:type="dxa"/>
          </w:tcPr>
          <w:p w:rsidR="00BF61B6" w:rsidRDefault="00BF61B6" w:rsidP="0005175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семинара, оцениваниевыступлений;</w:t>
            </w:r>
          </w:p>
        </w:tc>
      </w:tr>
      <w:tr w:rsidR="00BF61B6" w:rsidTr="0004070B">
        <w:trPr>
          <w:trHeight w:val="575"/>
        </w:trPr>
        <w:tc>
          <w:tcPr>
            <w:tcW w:w="5068" w:type="dxa"/>
          </w:tcPr>
          <w:p w:rsidR="00BF61B6" w:rsidRPr="004E13A4" w:rsidRDefault="00BF61B6" w:rsidP="0004070B">
            <w:pPr>
              <w:pStyle w:val="ListParagraph"/>
              <w:ind w:left="-1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Охраняемые природные территории;</w:t>
            </w:r>
          </w:p>
          <w:p w:rsidR="00BF61B6" w:rsidRPr="00B14273" w:rsidRDefault="00BF61B6" w:rsidP="0005175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9" w:type="dxa"/>
          </w:tcPr>
          <w:p w:rsidR="00BF61B6" w:rsidRDefault="00BF61B6" w:rsidP="0005175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 рефератов</w:t>
            </w:r>
          </w:p>
        </w:tc>
      </w:tr>
    </w:tbl>
    <w:p w:rsidR="00BF61B6" w:rsidRPr="00241598" w:rsidRDefault="00BF61B6" w:rsidP="00051757">
      <w:pPr>
        <w:spacing w:line="360" w:lineRule="auto"/>
        <w:ind w:left="-567"/>
        <w:rPr>
          <w:rFonts w:ascii="Times New Roman" w:hAnsi="Times New Roman" w:cs="Times New Roman"/>
          <w:sz w:val="28"/>
          <w:szCs w:val="28"/>
        </w:rPr>
      </w:pPr>
    </w:p>
    <w:p w:rsidR="00BF61B6" w:rsidRPr="00110DE7" w:rsidRDefault="00BF61B6" w:rsidP="00051757">
      <w:pPr>
        <w:spacing w:line="240" w:lineRule="auto"/>
        <w:ind w:left="-567"/>
        <w:rPr>
          <w:rFonts w:ascii="Times New Roman" w:hAnsi="Times New Roman" w:cs="Times New Roman"/>
          <w:sz w:val="28"/>
          <w:szCs w:val="28"/>
        </w:rPr>
      </w:pPr>
    </w:p>
    <w:p w:rsidR="00BF61B6" w:rsidRPr="00EA50AB" w:rsidRDefault="00BF61B6" w:rsidP="00051757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  <w:sectPr w:rsidR="00BF61B6" w:rsidRPr="00EA50AB" w:rsidSect="0090539F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BF61B6" w:rsidRDefault="00BF61B6" w:rsidP="00051757">
      <w:pPr>
        <w:rPr>
          <w:rFonts w:ascii="Times New Roman" w:hAnsi="Times New Roman" w:cs="Times New Roman"/>
          <w:b/>
          <w:bCs/>
          <w:sz w:val="32"/>
          <w:szCs w:val="32"/>
        </w:rPr>
      </w:pPr>
    </w:p>
    <w:p w:rsidR="00BF61B6" w:rsidRDefault="00BF61B6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  <w:sectPr w:rsidR="00BF61B6" w:rsidSect="0090539F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BF61B6" w:rsidRPr="007334AD" w:rsidRDefault="00BF61B6" w:rsidP="00EA50AB">
      <w:pPr>
        <w:ind w:left="-567"/>
        <w:rPr>
          <w:rFonts w:ascii="Times New Roman" w:hAnsi="Times New Roman" w:cs="Times New Roman"/>
          <w:sz w:val="28"/>
          <w:szCs w:val="28"/>
        </w:rPr>
      </w:pPr>
    </w:p>
    <w:sectPr w:rsidR="00BF61B6" w:rsidRPr="007334AD" w:rsidSect="0090539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61B6" w:rsidRDefault="00BF61B6" w:rsidP="006B3118">
      <w:pPr>
        <w:spacing w:after="0" w:line="240" w:lineRule="auto"/>
      </w:pPr>
      <w:r>
        <w:separator/>
      </w:r>
    </w:p>
  </w:endnote>
  <w:endnote w:type="continuationSeparator" w:id="0">
    <w:p w:rsidR="00BF61B6" w:rsidRDefault="00BF61B6" w:rsidP="006B31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61B6" w:rsidRDefault="00BF61B6" w:rsidP="0048619C">
    <w:pPr>
      <w:pStyle w:val="Footer"/>
      <w:framePr w:wrap="around" w:vAnchor="text" w:hAnchor="margin" w:xAlign="right" w:y="1"/>
      <w:rPr>
        <w:rStyle w:val="PageNumber"/>
        <w:rFonts w:cs="Calibri"/>
      </w:rPr>
    </w:pPr>
    <w:r>
      <w:rPr>
        <w:rStyle w:val="PageNumber"/>
        <w:rFonts w:cs="Calibri"/>
      </w:rPr>
      <w:fldChar w:fldCharType="begin"/>
    </w:r>
    <w:r>
      <w:rPr>
        <w:rStyle w:val="PageNumber"/>
        <w:rFonts w:cs="Calibri"/>
      </w:rPr>
      <w:instrText xml:space="preserve">PAGE  </w:instrText>
    </w:r>
    <w:r>
      <w:rPr>
        <w:rStyle w:val="PageNumber"/>
        <w:rFonts w:cs="Calibri"/>
      </w:rPr>
      <w:fldChar w:fldCharType="end"/>
    </w:r>
  </w:p>
  <w:p w:rsidR="00BF61B6" w:rsidRDefault="00BF61B6" w:rsidP="003D4447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61B6" w:rsidRDefault="00BF61B6" w:rsidP="0048619C">
    <w:pPr>
      <w:pStyle w:val="Footer"/>
      <w:framePr w:wrap="around" w:vAnchor="text" w:hAnchor="margin" w:xAlign="right" w:y="1"/>
      <w:rPr>
        <w:rStyle w:val="PageNumber"/>
        <w:rFonts w:cs="Calibri"/>
      </w:rPr>
    </w:pPr>
    <w:r>
      <w:rPr>
        <w:rStyle w:val="PageNumber"/>
        <w:rFonts w:cs="Calibri"/>
      </w:rPr>
      <w:fldChar w:fldCharType="begin"/>
    </w:r>
    <w:r>
      <w:rPr>
        <w:rStyle w:val="PageNumber"/>
        <w:rFonts w:cs="Calibri"/>
      </w:rPr>
      <w:instrText xml:space="preserve">PAGE  </w:instrText>
    </w:r>
    <w:r>
      <w:rPr>
        <w:rStyle w:val="PageNumber"/>
        <w:rFonts w:cs="Calibri"/>
      </w:rPr>
      <w:fldChar w:fldCharType="separate"/>
    </w:r>
    <w:r>
      <w:rPr>
        <w:rStyle w:val="PageNumber"/>
        <w:rFonts w:cs="Calibri"/>
        <w:noProof/>
      </w:rPr>
      <w:t>7</w:t>
    </w:r>
    <w:r>
      <w:rPr>
        <w:rStyle w:val="PageNumber"/>
        <w:rFonts w:cs="Calibri"/>
      </w:rPr>
      <w:fldChar w:fldCharType="end"/>
    </w:r>
  </w:p>
  <w:p w:rsidR="00BF61B6" w:rsidRDefault="00BF61B6" w:rsidP="003D4447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61B6" w:rsidRDefault="00BF61B6" w:rsidP="006B3118">
      <w:pPr>
        <w:spacing w:after="0" w:line="240" w:lineRule="auto"/>
      </w:pPr>
      <w:r>
        <w:separator/>
      </w:r>
    </w:p>
  </w:footnote>
  <w:footnote w:type="continuationSeparator" w:id="0">
    <w:p w:rsidR="00BF61B6" w:rsidRDefault="00BF61B6" w:rsidP="006B31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61B6" w:rsidRDefault="00BF61B6">
    <w:pPr>
      <w:pStyle w:val="Header"/>
      <w:jc w:val="right"/>
    </w:pPr>
    <w:fldSimple w:instr=" PAGE   \* MERGEFORMAT ">
      <w:r>
        <w:rPr>
          <w:noProof/>
        </w:rPr>
        <w:t>7</w:t>
      </w:r>
    </w:fldSimple>
  </w:p>
  <w:p w:rsidR="00BF61B6" w:rsidRDefault="00BF61B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5921B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638ED7D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7D744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A776ED6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138C38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8BC833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3A8F5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86A29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562F3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4F063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E32EC2"/>
    <w:multiLevelType w:val="hybridMultilevel"/>
    <w:tmpl w:val="A37A07B8"/>
    <w:lvl w:ilvl="0" w:tplc="A2A8B8F8">
      <w:start w:val="1"/>
      <w:numFmt w:val="decimal"/>
      <w:lvlText w:val="%1-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0CE02A04"/>
    <w:multiLevelType w:val="hybridMultilevel"/>
    <w:tmpl w:val="3C5E429C"/>
    <w:lvl w:ilvl="0" w:tplc="A15CB5D4">
      <w:start w:val="3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0A65EF0"/>
    <w:multiLevelType w:val="hybridMultilevel"/>
    <w:tmpl w:val="47BA20A6"/>
    <w:lvl w:ilvl="0" w:tplc="742066E8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10F826EB"/>
    <w:multiLevelType w:val="multilevel"/>
    <w:tmpl w:val="6DFA8E54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2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-10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-4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-27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-216" w:hanging="2160"/>
      </w:pPr>
      <w:rPr>
        <w:rFonts w:cs="Times New Roman" w:hint="default"/>
      </w:rPr>
    </w:lvl>
  </w:abstractNum>
  <w:abstractNum w:abstractNumId="14">
    <w:nsid w:val="13E161D5"/>
    <w:multiLevelType w:val="hybridMultilevel"/>
    <w:tmpl w:val="A636DF90"/>
    <w:lvl w:ilvl="0" w:tplc="C79C4BF0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14EE19D0"/>
    <w:multiLevelType w:val="hybridMultilevel"/>
    <w:tmpl w:val="07188F72"/>
    <w:lvl w:ilvl="0" w:tplc="BF3280CE">
      <w:start w:val="1"/>
      <w:numFmt w:val="decimal"/>
      <w:lvlText w:val="%1-"/>
      <w:lvlJc w:val="left"/>
      <w:pPr>
        <w:ind w:left="-20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51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23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195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267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39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11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483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5553" w:hanging="180"/>
      </w:pPr>
      <w:rPr>
        <w:rFonts w:cs="Times New Roman"/>
      </w:rPr>
    </w:lvl>
  </w:abstractNum>
  <w:abstractNum w:abstractNumId="16">
    <w:nsid w:val="1E880632"/>
    <w:multiLevelType w:val="hybridMultilevel"/>
    <w:tmpl w:val="6C9E62C4"/>
    <w:lvl w:ilvl="0" w:tplc="DB2CD156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22902340"/>
    <w:multiLevelType w:val="multilevel"/>
    <w:tmpl w:val="2A28CACE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-147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-621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-139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-2169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-2376" w:hanging="2160"/>
      </w:pPr>
      <w:rPr>
        <w:rFonts w:cs="Times New Roman" w:hint="default"/>
      </w:rPr>
    </w:lvl>
  </w:abstractNum>
  <w:abstractNum w:abstractNumId="18">
    <w:nsid w:val="25016075"/>
    <w:multiLevelType w:val="multilevel"/>
    <w:tmpl w:val="6CDCD4D0"/>
    <w:lvl w:ilvl="0">
      <w:start w:val="3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50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07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10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7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81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49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52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2160"/>
      </w:pPr>
      <w:rPr>
        <w:rFonts w:cs="Times New Roman" w:hint="default"/>
      </w:rPr>
    </w:lvl>
  </w:abstractNum>
  <w:abstractNum w:abstractNumId="19">
    <w:nsid w:val="28795B0A"/>
    <w:multiLevelType w:val="hybridMultilevel"/>
    <w:tmpl w:val="47BA20A6"/>
    <w:lvl w:ilvl="0" w:tplc="742066E8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5E30DCB"/>
    <w:multiLevelType w:val="hybridMultilevel"/>
    <w:tmpl w:val="0A4416CC"/>
    <w:lvl w:ilvl="0" w:tplc="4B904E3E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80E3B3F"/>
    <w:multiLevelType w:val="hybridMultilevel"/>
    <w:tmpl w:val="0344A164"/>
    <w:lvl w:ilvl="0" w:tplc="CBF8949E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3B3C258F"/>
    <w:multiLevelType w:val="hybridMultilevel"/>
    <w:tmpl w:val="30C0C636"/>
    <w:lvl w:ilvl="0" w:tplc="94FC123E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396153B"/>
    <w:multiLevelType w:val="hybridMultilevel"/>
    <w:tmpl w:val="6FD24C28"/>
    <w:lvl w:ilvl="0" w:tplc="10A87BA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>
    <w:nsid w:val="456C7341"/>
    <w:multiLevelType w:val="multilevel"/>
    <w:tmpl w:val="84D2095E"/>
    <w:lvl w:ilvl="0">
      <w:start w:val="1"/>
      <w:numFmt w:val="decimal"/>
      <w:lvlText w:val="%1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-117" w:hanging="45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-621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-139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-2169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-2376" w:hanging="2160"/>
      </w:pPr>
      <w:rPr>
        <w:rFonts w:cs="Times New Roman" w:hint="default"/>
      </w:rPr>
    </w:lvl>
  </w:abstractNum>
  <w:abstractNum w:abstractNumId="25">
    <w:nsid w:val="469E4DC5"/>
    <w:multiLevelType w:val="hybridMultilevel"/>
    <w:tmpl w:val="99723F80"/>
    <w:lvl w:ilvl="0" w:tplc="CA52493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D185391"/>
    <w:multiLevelType w:val="hybridMultilevel"/>
    <w:tmpl w:val="6B0ADA40"/>
    <w:lvl w:ilvl="0" w:tplc="AC5CD32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4D406216"/>
    <w:multiLevelType w:val="hybridMultilevel"/>
    <w:tmpl w:val="D2C801DA"/>
    <w:lvl w:ilvl="0" w:tplc="1C3A1F16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637C5EDE"/>
    <w:multiLevelType w:val="hybridMultilevel"/>
    <w:tmpl w:val="C074B5D6"/>
    <w:lvl w:ilvl="0" w:tplc="971CA42C">
      <w:start w:val="1"/>
      <w:numFmt w:val="decimal"/>
      <w:lvlText w:val="%1-"/>
      <w:lvlJc w:val="left"/>
      <w:pPr>
        <w:ind w:left="4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29">
    <w:nsid w:val="66923815"/>
    <w:multiLevelType w:val="hybridMultilevel"/>
    <w:tmpl w:val="2862ABB8"/>
    <w:lvl w:ilvl="0" w:tplc="0FBE32FA">
      <w:start w:val="1"/>
      <w:numFmt w:val="decimal"/>
      <w:lvlText w:val="%1-"/>
      <w:lvlJc w:val="left"/>
      <w:pPr>
        <w:ind w:left="63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30">
    <w:nsid w:val="6951205B"/>
    <w:multiLevelType w:val="hybridMultilevel"/>
    <w:tmpl w:val="7E669AE0"/>
    <w:lvl w:ilvl="0" w:tplc="D3A87A2C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719D60E1"/>
    <w:multiLevelType w:val="hybridMultilevel"/>
    <w:tmpl w:val="894E0564"/>
    <w:lvl w:ilvl="0" w:tplc="BF08124E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261351D"/>
    <w:multiLevelType w:val="hybridMultilevel"/>
    <w:tmpl w:val="838862D6"/>
    <w:lvl w:ilvl="0" w:tplc="3432C510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73817806"/>
    <w:multiLevelType w:val="hybridMultilevel"/>
    <w:tmpl w:val="C2AE3E72"/>
    <w:lvl w:ilvl="0" w:tplc="D48A548A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7772142E"/>
    <w:multiLevelType w:val="hybridMultilevel"/>
    <w:tmpl w:val="FB2C80D0"/>
    <w:lvl w:ilvl="0" w:tplc="C0924C78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7891291A"/>
    <w:multiLevelType w:val="hybridMultilevel"/>
    <w:tmpl w:val="A2647B92"/>
    <w:lvl w:ilvl="0" w:tplc="15B8BCE8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7A2644CC"/>
    <w:multiLevelType w:val="hybridMultilevel"/>
    <w:tmpl w:val="4808AC2C"/>
    <w:lvl w:ilvl="0" w:tplc="A9E07894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7AAB4693"/>
    <w:multiLevelType w:val="hybridMultilevel"/>
    <w:tmpl w:val="007CD976"/>
    <w:lvl w:ilvl="0" w:tplc="24623F1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4"/>
  </w:num>
  <w:num w:numId="2">
    <w:abstractNumId w:val="26"/>
  </w:num>
  <w:num w:numId="3">
    <w:abstractNumId w:val="33"/>
  </w:num>
  <w:num w:numId="4">
    <w:abstractNumId w:val="20"/>
  </w:num>
  <w:num w:numId="5">
    <w:abstractNumId w:val="36"/>
  </w:num>
  <w:num w:numId="6">
    <w:abstractNumId w:val="14"/>
  </w:num>
  <w:num w:numId="7">
    <w:abstractNumId w:val="30"/>
  </w:num>
  <w:num w:numId="8">
    <w:abstractNumId w:val="31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17"/>
  </w:num>
  <w:num w:numId="20">
    <w:abstractNumId w:val="13"/>
  </w:num>
  <w:num w:numId="21">
    <w:abstractNumId w:val="16"/>
  </w:num>
  <w:num w:numId="22">
    <w:abstractNumId w:val="37"/>
  </w:num>
  <w:num w:numId="23">
    <w:abstractNumId w:val="28"/>
  </w:num>
  <w:num w:numId="24">
    <w:abstractNumId w:val="27"/>
  </w:num>
  <w:num w:numId="25">
    <w:abstractNumId w:val="35"/>
  </w:num>
  <w:num w:numId="26">
    <w:abstractNumId w:val="22"/>
  </w:num>
  <w:num w:numId="27">
    <w:abstractNumId w:val="25"/>
  </w:num>
  <w:num w:numId="28">
    <w:abstractNumId w:val="32"/>
  </w:num>
  <w:num w:numId="29">
    <w:abstractNumId w:val="29"/>
  </w:num>
  <w:num w:numId="30">
    <w:abstractNumId w:val="11"/>
  </w:num>
  <w:num w:numId="31">
    <w:abstractNumId w:val="10"/>
  </w:num>
  <w:num w:numId="32">
    <w:abstractNumId w:val="21"/>
  </w:num>
  <w:num w:numId="33">
    <w:abstractNumId w:val="12"/>
  </w:num>
  <w:num w:numId="34">
    <w:abstractNumId w:val="15"/>
  </w:num>
  <w:num w:numId="35">
    <w:abstractNumId w:val="24"/>
  </w:num>
  <w:num w:numId="36">
    <w:abstractNumId w:val="23"/>
  </w:num>
  <w:num w:numId="37">
    <w:abstractNumId w:val="19"/>
  </w:num>
  <w:num w:numId="38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C7823"/>
    <w:rsid w:val="0001049F"/>
    <w:rsid w:val="00013F6A"/>
    <w:rsid w:val="00020326"/>
    <w:rsid w:val="0004070B"/>
    <w:rsid w:val="00046EEB"/>
    <w:rsid w:val="00051757"/>
    <w:rsid w:val="0006059F"/>
    <w:rsid w:val="00063A78"/>
    <w:rsid w:val="00065CE4"/>
    <w:rsid w:val="00067B16"/>
    <w:rsid w:val="00075A6E"/>
    <w:rsid w:val="00093D4F"/>
    <w:rsid w:val="000A40C4"/>
    <w:rsid w:val="000C2263"/>
    <w:rsid w:val="000C3492"/>
    <w:rsid w:val="000C45A1"/>
    <w:rsid w:val="000C56E3"/>
    <w:rsid w:val="000F0119"/>
    <w:rsid w:val="00110DE7"/>
    <w:rsid w:val="00137051"/>
    <w:rsid w:val="001445DC"/>
    <w:rsid w:val="00145D9D"/>
    <w:rsid w:val="00157D92"/>
    <w:rsid w:val="00170FD2"/>
    <w:rsid w:val="00186189"/>
    <w:rsid w:val="001948F7"/>
    <w:rsid w:val="001B162E"/>
    <w:rsid w:val="001C0436"/>
    <w:rsid w:val="001C247A"/>
    <w:rsid w:val="001C2735"/>
    <w:rsid w:val="001D0906"/>
    <w:rsid w:val="001D6F9D"/>
    <w:rsid w:val="001E6786"/>
    <w:rsid w:val="001E7D58"/>
    <w:rsid w:val="001F1B0B"/>
    <w:rsid w:val="001F4D81"/>
    <w:rsid w:val="00201F74"/>
    <w:rsid w:val="002025AE"/>
    <w:rsid w:val="0020395D"/>
    <w:rsid w:val="002258C6"/>
    <w:rsid w:val="00241598"/>
    <w:rsid w:val="00275AD9"/>
    <w:rsid w:val="0028125B"/>
    <w:rsid w:val="00281EBC"/>
    <w:rsid w:val="0028772D"/>
    <w:rsid w:val="00296F64"/>
    <w:rsid w:val="002A6703"/>
    <w:rsid w:val="002B318D"/>
    <w:rsid w:val="002C7823"/>
    <w:rsid w:val="002D2D21"/>
    <w:rsid w:val="002F7063"/>
    <w:rsid w:val="00313B83"/>
    <w:rsid w:val="00330CD5"/>
    <w:rsid w:val="003356CD"/>
    <w:rsid w:val="003405F5"/>
    <w:rsid w:val="00343399"/>
    <w:rsid w:val="003447FA"/>
    <w:rsid w:val="003561BB"/>
    <w:rsid w:val="00363EC2"/>
    <w:rsid w:val="0036408B"/>
    <w:rsid w:val="003839F1"/>
    <w:rsid w:val="00386C76"/>
    <w:rsid w:val="00390B1B"/>
    <w:rsid w:val="00394609"/>
    <w:rsid w:val="003A1DD3"/>
    <w:rsid w:val="003A554D"/>
    <w:rsid w:val="003B5EAD"/>
    <w:rsid w:val="003D4447"/>
    <w:rsid w:val="003E0B42"/>
    <w:rsid w:val="003F1D57"/>
    <w:rsid w:val="003F4A03"/>
    <w:rsid w:val="003F4EB4"/>
    <w:rsid w:val="003F607F"/>
    <w:rsid w:val="00405392"/>
    <w:rsid w:val="004074B6"/>
    <w:rsid w:val="00413D5B"/>
    <w:rsid w:val="00417E21"/>
    <w:rsid w:val="00425535"/>
    <w:rsid w:val="00431430"/>
    <w:rsid w:val="00433DF3"/>
    <w:rsid w:val="00443FCD"/>
    <w:rsid w:val="00453650"/>
    <w:rsid w:val="00467AE6"/>
    <w:rsid w:val="0047348E"/>
    <w:rsid w:val="0048619C"/>
    <w:rsid w:val="00493C91"/>
    <w:rsid w:val="00494BDE"/>
    <w:rsid w:val="00497307"/>
    <w:rsid w:val="004A2D8A"/>
    <w:rsid w:val="004B2F71"/>
    <w:rsid w:val="004B3951"/>
    <w:rsid w:val="004B4511"/>
    <w:rsid w:val="004E0744"/>
    <w:rsid w:val="004E13A4"/>
    <w:rsid w:val="004E6913"/>
    <w:rsid w:val="004F2F49"/>
    <w:rsid w:val="0053365F"/>
    <w:rsid w:val="00534D8F"/>
    <w:rsid w:val="00560A72"/>
    <w:rsid w:val="00562A00"/>
    <w:rsid w:val="00564220"/>
    <w:rsid w:val="005651D8"/>
    <w:rsid w:val="00585E3E"/>
    <w:rsid w:val="00586F2D"/>
    <w:rsid w:val="005964AE"/>
    <w:rsid w:val="005A1A97"/>
    <w:rsid w:val="005A4FA6"/>
    <w:rsid w:val="005A7CBB"/>
    <w:rsid w:val="005D06C5"/>
    <w:rsid w:val="005E6448"/>
    <w:rsid w:val="00604894"/>
    <w:rsid w:val="00610E1C"/>
    <w:rsid w:val="0061186F"/>
    <w:rsid w:val="00653054"/>
    <w:rsid w:val="0065387F"/>
    <w:rsid w:val="0065444A"/>
    <w:rsid w:val="00654503"/>
    <w:rsid w:val="006549DE"/>
    <w:rsid w:val="006558EA"/>
    <w:rsid w:val="00655ED6"/>
    <w:rsid w:val="00662394"/>
    <w:rsid w:val="00672277"/>
    <w:rsid w:val="00687B7D"/>
    <w:rsid w:val="00691132"/>
    <w:rsid w:val="006919CC"/>
    <w:rsid w:val="006B1E9F"/>
    <w:rsid w:val="006B3118"/>
    <w:rsid w:val="006C695E"/>
    <w:rsid w:val="006D2245"/>
    <w:rsid w:val="006D55FE"/>
    <w:rsid w:val="006E10C2"/>
    <w:rsid w:val="006E26D1"/>
    <w:rsid w:val="006F0223"/>
    <w:rsid w:val="007044C9"/>
    <w:rsid w:val="0072232E"/>
    <w:rsid w:val="007334AD"/>
    <w:rsid w:val="0073473E"/>
    <w:rsid w:val="0073645D"/>
    <w:rsid w:val="00760C64"/>
    <w:rsid w:val="00763C2C"/>
    <w:rsid w:val="007B2092"/>
    <w:rsid w:val="007B7440"/>
    <w:rsid w:val="007D13D8"/>
    <w:rsid w:val="007D2D02"/>
    <w:rsid w:val="007D49FC"/>
    <w:rsid w:val="007D6AC0"/>
    <w:rsid w:val="007E1C92"/>
    <w:rsid w:val="007F7C91"/>
    <w:rsid w:val="00807FEC"/>
    <w:rsid w:val="00812B95"/>
    <w:rsid w:val="00833744"/>
    <w:rsid w:val="008543A8"/>
    <w:rsid w:val="00854940"/>
    <w:rsid w:val="008623FE"/>
    <w:rsid w:val="008672EB"/>
    <w:rsid w:val="00893432"/>
    <w:rsid w:val="008B4DBA"/>
    <w:rsid w:val="008C2C61"/>
    <w:rsid w:val="008D2C8B"/>
    <w:rsid w:val="008D4F18"/>
    <w:rsid w:val="008D6F84"/>
    <w:rsid w:val="008E6572"/>
    <w:rsid w:val="00904699"/>
    <w:rsid w:val="0090539F"/>
    <w:rsid w:val="00917FFA"/>
    <w:rsid w:val="00925085"/>
    <w:rsid w:val="0092785B"/>
    <w:rsid w:val="00931CC1"/>
    <w:rsid w:val="00931ED2"/>
    <w:rsid w:val="00940D45"/>
    <w:rsid w:val="00946E3D"/>
    <w:rsid w:val="00960A01"/>
    <w:rsid w:val="00971C76"/>
    <w:rsid w:val="00976F2E"/>
    <w:rsid w:val="00980311"/>
    <w:rsid w:val="009A1460"/>
    <w:rsid w:val="009A1D2D"/>
    <w:rsid w:val="009A4096"/>
    <w:rsid w:val="009C205F"/>
    <w:rsid w:val="009C4835"/>
    <w:rsid w:val="009D7F5D"/>
    <w:rsid w:val="009E3A15"/>
    <w:rsid w:val="00A02253"/>
    <w:rsid w:val="00A05ED8"/>
    <w:rsid w:val="00A07D87"/>
    <w:rsid w:val="00A1270E"/>
    <w:rsid w:val="00A20A28"/>
    <w:rsid w:val="00A378C0"/>
    <w:rsid w:val="00A42DE2"/>
    <w:rsid w:val="00A60500"/>
    <w:rsid w:val="00A61E18"/>
    <w:rsid w:val="00A71CD0"/>
    <w:rsid w:val="00A7240A"/>
    <w:rsid w:val="00A74A50"/>
    <w:rsid w:val="00A7642F"/>
    <w:rsid w:val="00A80252"/>
    <w:rsid w:val="00A824AC"/>
    <w:rsid w:val="00A83A4B"/>
    <w:rsid w:val="00A92282"/>
    <w:rsid w:val="00AB7D0C"/>
    <w:rsid w:val="00AC47A6"/>
    <w:rsid w:val="00AD14A1"/>
    <w:rsid w:val="00AD1B1B"/>
    <w:rsid w:val="00AD5E60"/>
    <w:rsid w:val="00AD643D"/>
    <w:rsid w:val="00AF5F26"/>
    <w:rsid w:val="00B05BC5"/>
    <w:rsid w:val="00B14273"/>
    <w:rsid w:val="00B20FA3"/>
    <w:rsid w:val="00B45044"/>
    <w:rsid w:val="00B52798"/>
    <w:rsid w:val="00B56510"/>
    <w:rsid w:val="00B60A04"/>
    <w:rsid w:val="00B66A01"/>
    <w:rsid w:val="00B81667"/>
    <w:rsid w:val="00BA1C61"/>
    <w:rsid w:val="00BB1892"/>
    <w:rsid w:val="00BB7C92"/>
    <w:rsid w:val="00BC505B"/>
    <w:rsid w:val="00BF61B6"/>
    <w:rsid w:val="00BF644E"/>
    <w:rsid w:val="00C026AF"/>
    <w:rsid w:val="00C125EA"/>
    <w:rsid w:val="00C13815"/>
    <w:rsid w:val="00C159EB"/>
    <w:rsid w:val="00C206F9"/>
    <w:rsid w:val="00C25A40"/>
    <w:rsid w:val="00C37E08"/>
    <w:rsid w:val="00C47F29"/>
    <w:rsid w:val="00C614AE"/>
    <w:rsid w:val="00C65980"/>
    <w:rsid w:val="00C94E0C"/>
    <w:rsid w:val="00CA30F3"/>
    <w:rsid w:val="00CB1D45"/>
    <w:rsid w:val="00CC6C41"/>
    <w:rsid w:val="00CC6C61"/>
    <w:rsid w:val="00CD48A1"/>
    <w:rsid w:val="00CE1B73"/>
    <w:rsid w:val="00CE24DC"/>
    <w:rsid w:val="00CF0E38"/>
    <w:rsid w:val="00CF4F02"/>
    <w:rsid w:val="00D020A9"/>
    <w:rsid w:val="00D078F3"/>
    <w:rsid w:val="00D17900"/>
    <w:rsid w:val="00D25CFA"/>
    <w:rsid w:val="00D37056"/>
    <w:rsid w:val="00D370CA"/>
    <w:rsid w:val="00D5043C"/>
    <w:rsid w:val="00D559BF"/>
    <w:rsid w:val="00D5625A"/>
    <w:rsid w:val="00D659B9"/>
    <w:rsid w:val="00D9053F"/>
    <w:rsid w:val="00D9798A"/>
    <w:rsid w:val="00DC6FB2"/>
    <w:rsid w:val="00DD5605"/>
    <w:rsid w:val="00DD7F29"/>
    <w:rsid w:val="00DE7346"/>
    <w:rsid w:val="00E079D7"/>
    <w:rsid w:val="00E24B06"/>
    <w:rsid w:val="00E30080"/>
    <w:rsid w:val="00E3091D"/>
    <w:rsid w:val="00E45F66"/>
    <w:rsid w:val="00E65B67"/>
    <w:rsid w:val="00E8022F"/>
    <w:rsid w:val="00E9035D"/>
    <w:rsid w:val="00EA50AB"/>
    <w:rsid w:val="00ED0C3E"/>
    <w:rsid w:val="00ED391E"/>
    <w:rsid w:val="00ED57C3"/>
    <w:rsid w:val="00EF1A73"/>
    <w:rsid w:val="00EF5D4B"/>
    <w:rsid w:val="00F11D34"/>
    <w:rsid w:val="00F14581"/>
    <w:rsid w:val="00F32396"/>
    <w:rsid w:val="00F33ACF"/>
    <w:rsid w:val="00F4459F"/>
    <w:rsid w:val="00F467F5"/>
    <w:rsid w:val="00F50287"/>
    <w:rsid w:val="00F57853"/>
    <w:rsid w:val="00F579AD"/>
    <w:rsid w:val="00F67AF9"/>
    <w:rsid w:val="00F766E6"/>
    <w:rsid w:val="00FA626D"/>
    <w:rsid w:val="00FC74ED"/>
    <w:rsid w:val="00FC7EE8"/>
    <w:rsid w:val="00FD2C75"/>
    <w:rsid w:val="00FF07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0B1B"/>
    <w:pPr>
      <w:spacing w:after="200" w:line="276" w:lineRule="auto"/>
    </w:pPr>
    <w:rPr>
      <w:rFonts w:cs="Calibri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F467F5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467F5"/>
    <w:rPr>
      <w:rFonts w:ascii="Arial" w:hAnsi="Arial" w:cs="Arial"/>
      <w:b/>
      <w:bCs/>
      <w:kern w:val="32"/>
      <w:sz w:val="32"/>
      <w:szCs w:val="32"/>
    </w:rPr>
  </w:style>
  <w:style w:type="table" w:styleId="TableGrid">
    <w:name w:val="Table Grid"/>
    <w:basedOn w:val="TableNormal"/>
    <w:uiPriority w:val="99"/>
    <w:rsid w:val="002C7823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D17900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8543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543A8"/>
    <w:rPr>
      <w:rFonts w:ascii="Tahoma" w:hAnsi="Tahoma" w:cs="Tahoma"/>
      <w:sz w:val="16"/>
      <w:szCs w:val="16"/>
    </w:rPr>
  </w:style>
  <w:style w:type="paragraph" w:styleId="TOC1">
    <w:name w:val="toc 1"/>
    <w:basedOn w:val="Normal"/>
    <w:next w:val="Normal"/>
    <w:autoRedefine/>
    <w:uiPriority w:val="99"/>
    <w:semiHidden/>
    <w:locked/>
    <w:rsid w:val="001D0906"/>
    <w:pPr>
      <w:tabs>
        <w:tab w:val="right" w:leader="dot" w:pos="9269"/>
      </w:tabs>
      <w:spacing w:after="0" w:line="240" w:lineRule="auto"/>
    </w:pPr>
    <w:rPr>
      <w:rFonts w:cs="Times New Roman"/>
      <w:sz w:val="24"/>
      <w:szCs w:val="24"/>
    </w:rPr>
  </w:style>
  <w:style w:type="paragraph" w:styleId="TOC2">
    <w:name w:val="toc 2"/>
    <w:basedOn w:val="Normal"/>
    <w:next w:val="Normal"/>
    <w:autoRedefine/>
    <w:uiPriority w:val="99"/>
    <w:semiHidden/>
    <w:locked/>
    <w:rsid w:val="00F467F5"/>
    <w:pPr>
      <w:spacing w:after="0" w:line="240" w:lineRule="auto"/>
      <w:ind w:left="240"/>
    </w:pPr>
    <w:rPr>
      <w:rFonts w:cs="Times New Roman"/>
      <w:sz w:val="24"/>
      <w:szCs w:val="24"/>
    </w:rPr>
  </w:style>
  <w:style w:type="paragraph" w:customStyle="1" w:styleId="2">
    <w:name w:val="Знак2"/>
    <w:basedOn w:val="Normal"/>
    <w:uiPriority w:val="99"/>
    <w:rsid w:val="00F467F5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Header">
    <w:name w:val="header"/>
    <w:basedOn w:val="Normal"/>
    <w:link w:val="HeaderChar"/>
    <w:uiPriority w:val="99"/>
    <w:rsid w:val="006B31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B3118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6B31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B3118"/>
    <w:rPr>
      <w:rFonts w:cs="Times New Roman"/>
    </w:rPr>
  </w:style>
  <w:style w:type="character" w:styleId="PageNumber">
    <w:name w:val="page number"/>
    <w:basedOn w:val="DefaultParagraphFont"/>
    <w:uiPriority w:val="99"/>
    <w:rsid w:val="003D4447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154</TotalTime>
  <Pages>19</Pages>
  <Words>1895</Words>
  <Characters>10807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16</cp:revision>
  <cp:lastPrinted>2016-10-19T13:23:00Z</cp:lastPrinted>
  <dcterms:created xsi:type="dcterms:W3CDTF">2016-03-22T12:34:00Z</dcterms:created>
  <dcterms:modified xsi:type="dcterms:W3CDTF">2019-12-23T08:33:00Z</dcterms:modified>
</cp:coreProperties>
</file>